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Bitte Haupttitel eingeben"/>
        <w:tag w:val=""/>
        <w:id w:val="503788625"/>
        <w:lock w:val="sdtLocked"/>
        <w:placeholder>
          <w:docPart w:val="1FBD33086BA141B699A3E00D4984CC65"/>
        </w:placeholder>
        <w:dataBinding w:prefixMappings="xmlns:ns0='http://purl.org/dc/elements/1.1/' xmlns:ns1='http://schemas.openxmlformats.org/package/2006/metadata/core-properties' " w:xpath="/ns1:coreProperties[1]/ns0:title[1]" w:storeItemID="{6C3C8BC8-F283-45AE-878A-BAB7291924A1}"/>
        <w:text/>
      </w:sdtPr>
      <w:sdtContent>
        <w:p w14:paraId="2877FFAC" w14:textId="4B7B4FAE" w:rsidR="00537107" w:rsidRDefault="00E45CC1" w:rsidP="00BD413A">
          <w:pPr>
            <w:pStyle w:val="Haupttitel"/>
          </w:pPr>
          <w:r>
            <w:t>Analyse und Neukonzeption einer Elektronik</w:t>
          </w:r>
        </w:p>
      </w:sdtContent>
    </w:sdt>
    <w:p w14:paraId="1E981F6F" w14:textId="77777777" w:rsidR="00642D1C" w:rsidRDefault="00000000" w:rsidP="00BD413A">
      <w:pPr>
        <w:pStyle w:val="Untertitel"/>
      </w:pPr>
      <w:sdt>
        <w:sdtPr>
          <w:alias w:val="Bitte Untertitel eingeben"/>
          <w:tag w:val=""/>
          <w:id w:val="-560249738"/>
          <w:lock w:val="sdtLocked"/>
          <w:placeholder>
            <w:docPart w:val="01911CA73E874BD381705C2243D43D58"/>
          </w:placeholder>
          <w:dataBinding w:prefixMappings="xmlns:ns0='http://purl.org/dc/elements/1.1/' xmlns:ns1='http://schemas.openxmlformats.org/package/2006/metadata/core-properties' " w:xpath="/ns1:coreProperties[1]/ns0:subject[1]" w:storeItemID="{6C3C8BC8-F283-45AE-878A-BAB7291924A1}"/>
          <w:text/>
        </w:sdtPr>
        <w:sdtContent>
          <w:r w:rsidR="00642C12">
            <w:t xml:space="preserve">IT-Bildungsoffensive </w:t>
          </w:r>
          <w:r w:rsidR="001407B6">
            <w:t xml:space="preserve">TP1 </w:t>
          </w:r>
          <w:r w:rsidR="00642C12">
            <w:t xml:space="preserve">Handlungsfeld </w:t>
          </w:r>
          <w:r w:rsidR="001407B6">
            <w:t>«</w:t>
          </w:r>
          <w:r w:rsidR="00642C12">
            <w:t>Lernfabrik</w:t>
          </w:r>
        </w:sdtContent>
      </w:sdt>
      <w:r w:rsidR="001407B6">
        <w:t>»</w:t>
      </w:r>
    </w:p>
    <w:p w14:paraId="4CFAB6C5" w14:textId="77777777" w:rsidR="00642C12" w:rsidRDefault="00642C12" w:rsidP="00642C12">
      <w:pPr>
        <w:pStyle w:val="Titel1"/>
      </w:pPr>
      <w:r>
        <w:t>Änderungsnachweis</w:t>
      </w:r>
    </w:p>
    <w:tbl>
      <w:tblPr>
        <w:tblStyle w:val="Tabellenraster"/>
        <w:tblW w:w="9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5103"/>
        <w:gridCol w:w="1559"/>
        <w:gridCol w:w="1565"/>
      </w:tblGrid>
      <w:tr w:rsidR="00642C12" w14:paraId="31B0815E" w14:textId="77777777" w:rsidTr="00642C12">
        <w:tc>
          <w:tcPr>
            <w:tcW w:w="1276" w:type="dxa"/>
            <w:hideMark/>
          </w:tcPr>
          <w:p w14:paraId="49428E6A" w14:textId="77777777" w:rsidR="00642C12" w:rsidRDefault="00642C12">
            <w:pPr>
              <w:ind w:left="-107"/>
              <w:rPr>
                <w:b/>
                <w:bCs/>
              </w:rPr>
            </w:pPr>
            <w:r>
              <w:rPr>
                <w:b/>
              </w:rPr>
              <w:t>Autor:</w:t>
            </w:r>
          </w:p>
        </w:tc>
        <w:sdt>
          <w:sdtPr>
            <w:rPr>
              <w:b/>
              <w:bCs/>
            </w:rPr>
            <w:alias w:val="Autor"/>
            <w:tag w:val="Autor"/>
            <w:id w:val="-1756050539"/>
            <w:placeholder>
              <w:docPart w:val="0DFEDE7B9B344E8BA2D15D861D46397E"/>
            </w:placeholder>
          </w:sdtPr>
          <w:sdtContent>
            <w:tc>
              <w:tcPr>
                <w:tcW w:w="5103" w:type="dxa"/>
                <w:hideMark/>
              </w:tcPr>
              <w:p w14:paraId="195E5319" w14:textId="6B702551" w:rsidR="00642C12" w:rsidRDefault="00E45CC1">
                <w:pPr>
                  <w:rPr>
                    <w:b/>
                    <w:bCs/>
                  </w:rPr>
                </w:pPr>
                <w:r w:rsidRPr="00E45CC1">
                  <w:rPr>
                    <w:bCs/>
                  </w:rPr>
                  <w:t>Leonie Zellweger</w:t>
                </w:r>
              </w:p>
            </w:tc>
          </w:sdtContent>
        </w:sdt>
        <w:tc>
          <w:tcPr>
            <w:tcW w:w="1559" w:type="dxa"/>
          </w:tcPr>
          <w:p w14:paraId="52A6B0B6" w14:textId="77777777" w:rsidR="00642C12" w:rsidRDefault="00642C12">
            <w:pPr>
              <w:rPr>
                <w:b/>
                <w:bCs/>
              </w:rPr>
            </w:pPr>
          </w:p>
        </w:tc>
        <w:tc>
          <w:tcPr>
            <w:tcW w:w="1565" w:type="dxa"/>
          </w:tcPr>
          <w:p w14:paraId="5FD60CA8" w14:textId="77777777" w:rsidR="00642C12" w:rsidRDefault="00642C12">
            <w:pPr>
              <w:rPr>
                <w:b/>
                <w:bCs/>
              </w:rPr>
            </w:pPr>
          </w:p>
        </w:tc>
      </w:tr>
      <w:tr w:rsidR="00642C12" w14:paraId="5369A060" w14:textId="77777777" w:rsidTr="00642C12">
        <w:tc>
          <w:tcPr>
            <w:tcW w:w="1276" w:type="dxa"/>
            <w:hideMark/>
          </w:tcPr>
          <w:p w14:paraId="5B5FC20C" w14:textId="77777777" w:rsidR="00642C12" w:rsidRDefault="00642C12">
            <w:pPr>
              <w:ind w:left="-107"/>
              <w:rPr>
                <w:b/>
              </w:rPr>
            </w:pPr>
            <w:r>
              <w:rPr>
                <w:b/>
              </w:rPr>
              <w:t>Erstellt am:</w:t>
            </w:r>
          </w:p>
        </w:tc>
        <w:tc>
          <w:tcPr>
            <w:tcW w:w="5103" w:type="dxa"/>
            <w:hideMark/>
          </w:tcPr>
          <w:p w14:paraId="03A42A78" w14:textId="77777777" w:rsidR="00642C12" w:rsidRDefault="00642C12">
            <w:pPr>
              <w:rPr>
                <w:b/>
                <w:bCs/>
              </w:rPr>
            </w:pPr>
            <w:r>
              <w:fldChar w:fldCharType="begin"/>
            </w:r>
            <w:r>
              <w:instrText xml:space="preserve"> CREATEDATE  \@ "dd.MM.yyyy"  \* MERGEFORMAT </w:instrText>
            </w:r>
            <w:r>
              <w:fldChar w:fldCharType="separate"/>
            </w:r>
            <w:r w:rsidR="00E45CC1">
              <w:rPr>
                <w:noProof/>
              </w:rPr>
              <w:t>24.04.2023</w:t>
            </w:r>
            <w:r>
              <w:fldChar w:fldCharType="end"/>
            </w:r>
          </w:p>
        </w:tc>
        <w:tc>
          <w:tcPr>
            <w:tcW w:w="1559" w:type="dxa"/>
          </w:tcPr>
          <w:p w14:paraId="4BFDE47B" w14:textId="77777777" w:rsidR="00642C12" w:rsidRDefault="00642C12">
            <w:pPr>
              <w:rPr>
                <w:b/>
                <w:bCs/>
              </w:rPr>
            </w:pPr>
          </w:p>
        </w:tc>
        <w:tc>
          <w:tcPr>
            <w:tcW w:w="1565" w:type="dxa"/>
          </w:tcPr>
          <w:p w14:paraId="663326F0" w14:textId="77777777" w:rsidR="00642C12" w:rsidRDefault="00642C12"/>
        </w:tc>
      </w:tr>
      <w:tr w:rsidR="00642C12" w14:paraId="1BE006CE" w14:textId="77777777" w:rsidTr="00642C12">
        <w:tc>
          <w:tcPr>
            <w:tcW w:w="1276" w:type="dxa"/>
          </w:tcPr>
          <w:p w14:paraId="163A5EE4" w14:textId="77777777" w:rsidR="00642C12" w:rsidRDefault="00642C12">
            <w:pPr>
              <w:ind w:left="-107"/>
              <w:rPr>
                <w:b/>
                <w:bCs/>
              </w:rPr>
            </w:pPr>
          </w:p>
        </w:tc>
        <w:tc>
          <w:tcPr>
            <w:tcW w:w="5103" w:type="dxa"/>
          </w:tcPr>
          <w:p w14:paraId="58570667" w14:textId="77777777" w:rsidR="00642C12" w:rsidRDefault="00642C12">
            <w:pPr>
              <w:rPr>
                <w:b/>
                <w:bCs/>
              </w:rPr>
            </w:pPr>
          </w:p>
        </w:tc>
        <w:tc>
          <w:tcPr>
            <w:tcW w:w="1559" w:type="dxa"/>
          </w:tcPr>
          <w:p w14:paraId="1D9D7264" w14:textId="77777777" w:rsidR="00642C12" w:rsidRDefault="00642C12">
            <w:pPr>
              <w:rPr>
                <w:b/>
                <w:bCs/>
              </w:rPr>
            </w:pPr>
          </w:p>
        </w:tc>
        <w:tc>
          <w:tcPr>
            <w:tcW w:w="1565" w:type="dxa"/>
          </w:tcPr>
          <w:p w14:paraId="3C3A190E" w14:textId="77777777" w:rsidR="00642C12" w:rsidRDefault="00642C12">
            <w:pPr>
              <w:rPr>
                <w:b/>
                <w:bCs/>
              </w:rPr>
            </w:pPr>
          </w:p>
        </w:tc>
      </w:tr>
      <w:tr w:rsidR="00642C12" w14:paraId="603A3F99" w14:textId="77777777" w:rsidTr="00642C12">
        <w:tc>
          <w:tcPr>
            <w:tcW w:w="1276" w:type="dxa"/>
            <w:hideMark/>
          </w:tcPr>
          <w:p w14:paraId="7C71C2B5" w14:textId="77777777" w:rsidR="00642C12" w:rsidRDefault="00642C12">
            <w:pPr>
              <w:ind w:left="-107"/>
              <w:rPr>
                <w:b/>
                <w:bCs/>
              </w:rPr>
            </w:pPr>
            <w:r>
              <w:rPr>
                <w:b/>
                <w:bCs/>
              </w:rPr>
              <w:t>Version</w:t>
            </w:r>
          </w:p>
        </w:tc>
        <w:tc>
          <w:tcPr>
            <w:tcW w:w="5103" w:type="dxa"/>
            <w:hideMark/>
          </w:tcPr>
          <w:p w14:paraId="33478A99" w14:textId="77777777" w:rsidR="00642C12" w:rsidRDefault="00642C12">
            <w:pPr>
              <w:rPr>
                <w:b/>
                <w:bCs/>
              </w:rPr>
            </w:pPr>
            <w:r>
              <w:rPr>
                <w:b/>
                <w:bCs/>
              </w:rPr>
              <w:t>Änderungsgrund</w:t>
            </w:r>
          </w:p>
        </w:tc>
        <w:tc>
          <w:tcPr>
            <w:tcW w:w="1559" w:type="dxa"/>
            <w:hideMark/>
          </w:tcPr>
          <w:p w14:paraId="5A9CD856" w14:textId="77777777" w:rsidR="00642C12" w:rsidRDefault="00642C12">
            <w:pPr>
              <w:rPr>
                <w:b/>
                <w:bCs/>
              </w:rPr>
            </w:pPr>
            <w:r>
              <w:rPr>
                <w:b/>
                <w:bCs/>
              </w:rPr>
              <w:t>Kurz-Z.</w:t>
            </w:r>
          </w:p>
        </w:tc>
        <w:tc>
          <w:tcPr>
            <w:tcW w:w="1565" w:type="dxa"/>
            <w:hideMark/>
          </w:tcPr>
          <w:p w14:paraId="4E244364" w14:textId="77777777" w:rsidR="00642C12" w:rsidRDefault="00642C12">
            <w:pPr>
              <w:rPr>
                <w:b/>
                <w:bCs/>
              </w:rPr>
            </w:pPr>
            <w:r>
              <w:rPr>
                <w:b/>
                <w:bCs/>
              </w:rPr>
              <w:t>Datum</w:t>
            </w:r>
          </w:p>
        </w:tc>
      </w:tr>
      <w:tr w:rsidR="00642C12" w14:paraId="5CE1A4CC" w14:textId="77777777" w:rsidTr="00642C12">
        <w:tc>
          <w:tcPr>
            <w:tcW w:w="1276" w:type="dxa"/>
            <w:hideMark/>
          </w:tcPr>
          <w:p w14:paraId="35A6BC7B" w14:textId="77777777" w:rsidR="00642C12" w:rsidRDefault="00642C12">
            <w:pPr>
              <w:ind w:left="-107"/>
            </w:pPr>
            <w:r>
              <w:t>0</w:t>
            </w:r>
          </w:p>
        </w:tc>
        <w:tc>
          <w:tcPr>
            <w:tcW w:w="5103" w:type="dxa"/>
            <w:hideMark/>
          </w:tcPr>
          <w:p w14:paraId="589983BD" w14:textId="77777777" w:rsidR="00642C12" w:rsidRDefault="00642C12">
            <w:r>
              <w:t>Text</w:t>
            </w:r>
          </w:p>
        </w:tc>
        <w:tc>
          <w:tcPr>
            <w:tcW w:w="1559" w:type="dxa"/>
            <w:hideMark/>
          </w:tcPr>
          <w:p w14:paraId="145FC753" w14:textId="77777777" w:rsidR="00642C12" w:rsidRDefault="00642C12">
            <w:r>
              <w:t>Kürzel</w:t>
            </w:r>
          </w:p>
        </w:tc>
        <w:tc>
          <w:tcPr>
            <w:tcW w:w="1565" w:type="dxa"/>
            <w:hideMark/>
          </w:tcPr>
          <w:p w14:paraId="396E7094" w14:textId="77777777" w:rsidR="00642C12" w:rsidRDefault="00642C12">
            <w:r>
              <w:t>TT.MM.JJ</w:t>
            </w:r>
          </w:p>
        </w:tc>
      </w:tr>
      <w:tr w:rsidR="00642C12" w14:paraId="473F29FC" w14:textId="77777777" w:rsidTr="00642C12">
        <w:tc>
          <w:tcPr>
            <w:tcW w:w="1276" w:type="dxa"/>
            <w:hideMark/>
          </w:tcPr>
          <w:p w14:paraId="577C0771" w14:textId="77777777" w:rsidR="00642C12" w:rsidRDefault="00642C12">
            <w:pPr>
              <w:ind w:left="-107"/>
            </w:pPr>
            <w:r>
              <w:t>0</w:t>
            </w:r>
          </w:p>
        </w:tc>
        <w:tc>
          <w:tcPr>
            <w:tcW w:w="5103" w:type="dxa"/>
            <w:hideMark/>
          </w:tcPr>
          <w:p w14:paraId="4C365204" w14:textId="77777777" w:rsidR="00642C12" w:rsidRDefault="00642C12">
            <w:r>
              <w:t>Text</w:t>
            </w:r>
          </w:p>
        </w:tc>
        <w:tc>
          <w:tcPr>
            <w:tcW w:w="1559" w:type="dxa"/>
            <w:hideMark/>
          </w:tcPr>
          <w:p w14:paraId="5AF546BB" w14:textId="77777777" w:rsidR="00642C12" w:rsidRDefault="00642C12">
            <w:r>
              <w:t>Kürzel</w:t>
            </w:r>
          </w:p>
        </w:tc>
        <w:tc>
          <w:tcPr>
            <w:tcW w:w="1565" w:type="dxa"/>
            <w:hideMark/>
          </w:tcPr>
          <w:p w14:paraId="0EA767A0" w14:textId="77777777" w:rsidR="00642C12" w:rsidRDefault="00642C12">
            <w:r>
              <w:t>TT.MM.JJ</w:t>
            </w:r>
          </w:p>
        </w:tc>
      </w:tr>
    </w:tbl>
    <w:p w14:paraId="5D3A7F9D" w14:textId="77777777" w:rsidR="00642C12" w:rsidRDefault="00642C12" w:rsidP="00642C12">
      <w:pPr>
        <w:pStyle w:val="berschrift1"/>
        <w:numPr>
          <w:ilvl w:val="0"/>
          <w:numId w:val="0"/>
        </w:numPr>
        <w:ind w:left="851"/>
      </w:pPr>
    </w:p>
    <w:p w14:paraId="283E866C" w14:textId="77777777" w:rsidR="00A66389" w:rsidRDefault="00A66389" w:rsidP="00642C12">
      <w:pPr>
        <w:pStyle w:val="berschrift1"/>
        <w:numPr>
          <w:ilvl w:val="0"/>
          <w:numId w:val="0"/>
        </w:numPr>
        <w:ind w:left="851" w:hanging="851"/>
      </w:pPr>
      <w:r>
        <w:t xml:space="preserve">Kurzbeschreibung und Bezug </w:t>
      </w:r>
      <w:r w:rsidR="001407B6">
        <w:t>zur IT-Bildungsoffensive</w:t>
      </w:r>
    </w:p>
    <w:p w14:paraId="4F89BA2A" w14:textId="77777777" w:rsidR="00B37FE2" w:rsidRDefault="00B37FE2" w:rsidP="00B37FE2">
      <w:r>
        <w:t xml:space="preserve">Die Aufgabe besteht darin, bevorzugt in einer Zweiergruppe die elektronische Schaltung eines Induktivladegerätes für Smartphones auf ihre Funktionalität zu überprüfen, alle vorhandenen Bauteile auf der Elektronikprintplatte, kurz PCB (Printed Circuit Board) zu identifizieren, auszumessen und ein Datenblatt des Gerätes zu erstellen.  </w:t>
      </w:r>
    </w:p>
    <w:p w14:paraId="71B7CE66" w14:textId="77777777" w:rsidR="00B37FE2" w:rsidRDefault="00B37FE2" w:rsidP="00B37FE2">
      <w:r>
        <w:t xml:space="preserve">In einem weiteren Schritt sollen für die vorhandene Schaltung Alternativlösungen oder Möglichkeiten zu einer sinnvollen Weiterentwicklung gesucht werden. </w:t>
      </w:r>
    </w:p>
    <w:p w14:paraId="33760389" w14:textId="77777777" w:rsidR="00B37FE2" w:rsidRDefault="00B37FE2" w:rsidP="00B37FE2">
      <w:r>
        <w:t>Dabei steht im Vordergrund, dass beide Gruppenmitglieder die korrekte Anwendung eines Handmultimeters erlernen, um damit den Schaltplan für die Elektronik zu erstellen.</w:t>
      </w:r>
    </w:p>
    <w:p w14:paraId="51726893" w14:textId="77777777" w:rsidR="00B37FE2" w:rsidRDefault="00B37FE2" w:rsidP="00B37FE2">
      <w:r>
        <w:t xml:space="preserve">Für die Erstellung des Schaltplans kann entweder Altium Nexus (Lizenzgebundene Software – mit OST-Login verfügbar) oder LT-Spice (freie Software zum kostenlosen Download) empfohlen werden. Es steht den Studierenden offen, andere Tools zu verwenden, um das Schema zu entwerfen. </w:t>
      </w:r>
    </w:p>
    <w:p w14:paraId="2D22A605" w14:textId="77777777" w:rsidR="00B37FE2" w:rsidRDefault="00B37FE2" w:rsidP="00B37FE2">
      <w:r>
        <w:t xml:space="preserve">Des Weiteren sollen die Studierenden anhand der ausgemessenen Schaltung eine Stückliste und deren Kostenabschätzung, sowie eine Anforderungsliste bzw. ein Datenblatt erstellen. </w:t>
      </w:r>
    </w:p>
    <w:p w14:paraId="2547E6C2" w14:textId="77777777" w:rsidR="00B37FE2" w:rsidRDefault="00B37FE2" w:rsidP="00B37FE2">
      <w:r>
        <w:t xml:space="preserve">Mit der Grundlage dieser Informationen können die Studierenden in einem weiteren Schritt Alternativlösungen der Elektronik für den Charger recherchieren und dokumentieren.  </w:t>
      </w:r>
    </w:p>
    <w:p w14:paraId="7FC08807" w14:textId="526C6B41" w:rsidR="00A66389" w:rsidRPr="00A66389" w:rsidRDefault="00B37FE2" w:rsidP="00B37FE2">
      <w:r>
        <w:t>Die Ergebnisse werden der Klasse in einer kurzen Präsentation von maximal 5 Minuten vorgestellt und besprochen, bevor eine kurze Verständnisprüfung von 15 Minuten das Projekt abschliesst</w:t>
      </w:r>
    </w:p>
    <w:p w14:paraId="182F75E0" w14:textId="77777777" w:rsidR="00A66389" w:rsidRDefault="00A66389">
      <w:pPr>
        <w:rPr>
          <w:rFonts w:ascii="Arial" w:eastAsiaTheme="majorEastAsia" w:hAnsi="Arial" w:cs="Arial"/>
          <w:b/>
          <w:bCs/>
          <w:color w:val="000000" w:themeColor="text1"/>
          <w:sz w:val="32"/>
          <w:szCs w:val="32"/>
        </w:rPr>
      </w:pPr>
      <w:r>
        <w:br w:type="page"/>
      </w:r>
    </w:p>
    <w:p w14:paraId="6FC9CA32" w14:textId="77777777" w:rsidR="00A27608" w:rsidRDefault="00642C12" w:rsidP="00A2340D">
      <w:pPr>
        <w:pStyle w:val="berschrift1"/>
        <w:numPr>
          <w:ilvl w:val="0"/>
          <w:numId w:val="0"/>
        </w:numPr>
        <w:ind w:left="851" w:hanging="851"/>
      </w:pPr>
      <w:r>
        <w:lastRenderedPageBreak/>
        <w:t>Rahmenbedingungen</w:t>
      </w:r>
    </w:p>
    <w:tbl>
      <w:tblPr>
        <w:tblStyle w:val="Tabellenraster"/>
        <w:tblW w:w="0" w:type="auto"/>
        <w:tblInd w:w="-5"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78"/>
        <w:gridCol w:w="1843"/>
        <w:gridCol w:w="2828"/>
      </w:tblGrid>
      <w:tr w:rsidR="00415D0A" w14:paraId="2B5A573A" w14:textId="77777777" w:rsidTr="00FE1F17">
        <w:tc>
          <w:tcPr>
            <w:tcW w:w="4678" w:type="dxa"/>
            <w:shd w:val="clear" w:color="auto" w:fill="8C195F" w:themeFill="text2"/>
          </w:tcPr>
          <w:p w14:paraId="2B5EC65E" w14:textId="77777777" w:rsidR="00415D0A" w:rsidRPr="00415D0A" w:rsidRDefault="00415D0A" w:rsidP="00415D0A">
            <w:pPr>
              <w:pStyle w:val="Liste10"/>
              <w:numPr>
                <w:ilvl w:val="0"/>
                <w:numId w:val="0"/>
              </w:numPr>
              <w:rPr>
                <w:b/>
                <w:bCs/>
              </w:rPr>
            </w:pPr>
            <w:r w:rsidRPr="00415D0A">
              <w:rPr>
                <w:b/>
                <w:bCs/>
                <w:color w:val="FFFFFF" w:themeColor="background1"/>
              </w:rPr>
              <w:t>Entwickelt für Studiengänge</w:t>
            </w:r>
          </w:p>
        </w:tc>
        <w:tc>
          <w:tcPr>
            <w:tcW w:w="1843" w:type="dxa"/>
            <w:shd w:val="clear" w:color="auto" w:fill="8C195F" w:themeFill="text2"/>
          </w:tcPr>
          <w:p w14:paraId="6DECD4B2" w14:textId="77777777" w:rsidR="00415D0A" w:rsidRPr="00415D0A" w:rsidRDefault="00415D0A" w:rsidP="00415D0A">
            <w:pPr>
              <w:pStyle w:val="Liste10"/>
              <w:numPr>
                <w:ilvl w:val="0"/>
                <w:numId w:val="0"/>
              </w:numPr>
              <w:rPr>
                <w:b/>
                <w:bCs/>
              </w:rPr>
            </w:pPr>
            <w:r w:rsidRPr="00415D0A">
              <w:rPr>
                <w:b/>
                <w:bCs/>
                <w:color w:val="FFFFFF" w:themeColor="background1"/>
              </w:rPr>
              <w:t>Semester</w:t>
            </w:r>
          </w:p>
        </w:tc>
        <w:tc>
          <w:tcPr>
            <w:tcW w:w="2828" w:type="dxa"/>
            <w:shd w:val="clear" w:color="auto" w:fill="8C195F" w:themeFill="text2"/>
          </w:tcPr>
          <w:p w14:paraId="31A8949F" w14:textId="77777777" w:rsidR="00415D0A" w:rsidRPr="00415D0A" w:rsidRDefault="00415D0A" w:rsidP="00415D0A">
            <w:pPr>
              <w:pStyle w:val="Liste10"/>
              <w:numPr>
                <w:ilvl w:val="0"/>
                <w:numId w:val="0"/>
              </w:numPr>
              <w:rPr>
                <w:b/>
                <w:bCs/>
                <w:color w:val="FFFFFF" w:themeColor="background1"/>
              </w:rPr>
            </w:pPr>
            <w:r w:rsidRPr="00415D0A">
              <w:rPr>
                <w:b/>
                <w:bCs/>
                <w:color w:val="FFFFFF" w:themeColor="background1"/>
              </w:rPr>
              <w:t>Sprache der Materialien</w:t>
            </w:r>
          </w:p>
        </w:tc>
      </w:tr>
      <w:tr w:rsidR="00415D0A" w14:paraId="3BF7E18A" w14:textId="77777777" w:rsidTr="00FE1F17">
        <w:tc>
          <w:tcPr>
            <w:tcW w:w="4678" w:type="dxa"/>
          </w:tcPr>
          <w:p w14:paraId="43D12024" w14:textId="6696F796" w:rsidR="00415D0A" w:rsidRDefault="00E9296A" w:rsidP="00415D0A">
            <w:pPr>
              <w:pStyle w:val="Liste10"/>
              <w:numPr>
                <w:ilvl w:val="0"/>
                <w:numId w:val="0"/>
              </w:numPr>
            </w:pPr>
            <w:r w:rsidRPr="00E9296A">
              <w:t>alle Studiengänge, welche die Grundlagen der Elektronik/Elektrotechnik unterrichten</w:t>
            </w:r>
            <w:r>
              <w:t xml:space="preserve"> </w:t>
            </w:r>
          </w:p>
        </w:tc>
        <w:tc>
          <w:tcPr>
            <w:tcW w:w="1843" w:type="dxa"/>
          </w:tcPr>
          <w:p w14:paraId="48CAD746" w14:textId="6CABA75A" w:rsidR="00415D0A" w:rsidRDefault="00E9296A" w:rsidP="00415D0A">
            <w:pPr>
              <w:pStyle w:val="Liste10"/>
              <w:numPr>
                <w:ilvl w:val="0"/>
                <w:numId w:val="0"/>
              </w:numPr>
            </w:pPr>
            <w:r w:rsidRPr="00E9296A">
              <w:t>3. oder 4. Semester</w:t>
            </w:r>
            <w:r w:rsidR="00683AFE">
              <w:t xml:space="preserve"> </w:t>
            </w:r>
          </w:p>
        </w:tc>
        <w:tc>
          <w:tcPr>
            <w:tcW w:w="2828" w:type="dxa"/>
          </w:tcPr>
          <w:p w14:paraId="28B17C3C" w14:textId="462B4A55" w:rsidR="00415D0A" w:rsidRDefault="001D7505" w:rsidP="00415D0A">
            <w:pPr>
              <w:pStyle w:val="Liste10"/>
              <w:numPr>
                <w:ilvl w:val="0"/>
                <w:numId w:val="0"/>
              </w:numPr>
            </w:pPr>
            <w:r>
              <w:t>Deutsch oder Englisch</w:t>
            </w:r>
          </w:p>
        </w:tc>
      </w:tr>
      <w:tr w:rsidR="00415D0A" w14:paraId="12DC401C" w14:textId="77777777" w:rsidTr="00FE1F17">
        <w:tc>
          <w:tcPr>
            <w:tcW w:w="6521" w:type="dxa"/>
            <w:gridSpan w:val="2"/>
            <w:shd w:val="clear" w:color="auto" w:fill="8C195F" w:themeFill="text2"/>
          </w:tcPr>
          <w:p w14:paraId="2F943982" w14:textId="77777777" w:rsidR="00415D0A" w:rsidRPr="00415D0A" w:rsidRDefault="00415D0A" w:rsidP="00415D0A">
            <w:pPr>
              <w:pStyle w:val="Liste10"/>
              <w:numPr>
                <w:ilvl w:val="0"/>
                <w:numId w:val="0"/>
              </w:numPr>
              <w:rPr>
                <w:b/>
                <w:bCs/>
                <w:color w:val="FFFFFF" w:themeColor="background1"/>
              </w:rPr>
            </w:pPr>
            <w:r w:rsidRPr="00415D0A">
              <w:rPr>
                <w:b/>
                <w:bCs/>
                <w:color w:val="FFFFFF" w:themeColor="background1"/>
              </w:rPr>
              <w:t>Voraussetzungen</w:t>
            </w:r>
          </w:p>
        </w:tc>
        <w:tc>
          <w:tcPr>
            <w:tcW w:w="2828" w:type="dxa"/>
            <w:shd w:val="clear" w:color="auto" w:fill="8C195F" w:themeFill="text2"/>
          </w:tcPr>
          <w:p w14:paraId="646F09EA" w14:textId="77777777" w:rsidR="00415D0A" w:rsidRPr="00415D0A" w:rsidRDefault="00415D0A" w:rsidP="00415D0A">
            <w:pPr>
              <w:pStyle w:val="Liste10"/>
              <w:numPr>
                <w:ilvl w:val="0"/>
                <w:numId w:val="0"/>
              </w:numPr>
              <w:rPr>
                <w:b/>
                <w:bCs/>
                <w:color w:val="FFFFFF" w:themeColor="background1"/>
              </w:rPr>
            </w:pPr>
          </w:p>
        </w:tc>
      </w:tr>
      <w:tr w:rsidR="00FE1F17" w14:paraId="2166AED7" w14:textId="77777777" w:rsidTr="00FE1F17">
        <w:tc>
          <w:tcPr>
            <w:tcW w:w="4678" w:type="dxa"/>
            <w:shd w:val="clear" w:color="auto" w:fill="D9D9D9" w:themeFill="background1" w:themeFillShade="D9"/>
          </w:tcPr>
          <w:p w14:paraId="26942D71" w14:textId="77777777" w:rsidR="00FE1F17" w:rsidRPr="00415D0A" w:rsidRDefault="00FE1F17" w:rsidP="00415D0A">
            <w:pPr>
              <w:pStyle w:val="Liste10"/>
              <w:numPr>
                <w:ilvl w:val="0"/>
                <w:numId w:val="0"/>
              </w:numPr>
              <w:rPr>
                <w:b/>
                <w:bCs/>
              </w:rPr>
            </w:pPr>
            <w:r w:rsidRPr="00415D0A">
              <w:rPr>
                <w:b/>
                <w:bCs/>
              </w:rPr>
              <w:t>Abschluss der Lerneinheiten</w:t>
            </w:r>
          </w:p>
        </w:tc>
        <w:tc>
          <w:tcPr>
            <w:tcW w:w="4671" w:type="dxa"/>
            <w:gridSpan w:val="2"/>
          </w:tcPr>
          <w:p w14:paraId="1DA01587" w14:textId="7F3A0FA0" w:rsidR="00FE1F17" w:rsidRDefault="00002488" w:rsidP="00415D0A">
            <w:pPr>
              <w:pStyle w:val="Liste10"/>
              <w:numPr>
                <w:ilvl w:val="0"/>
                <w:numId w:val="0"/>
              </w:numPr>
            </w:pPr>
            <w:r>
              <w:t>keine</w:t>
            </w:r>
          </w:p>
        </w:tc>
      </w:tr>
      <w:tr w:rsidR="00FE1F17" w14:paraId="0687E608" w14:textId="77777777" w:rsidTr="00FE1F17">
        <w:tc>
          <w:tcPr>
            <w:tcW w:w="4678" w:type="dxa"/>
            <w:shd w:val="clear" w:color="auto" w:fill="D9D9D9" w:themeFill="background1" w:themeFillShade="D9"/>
          </w:tcPr>
          <w:p w14:paraId="7B4E3CED" w14:textId="77777777" w:rsidR="00FE1F17" w:rsidRPr="00415D0A" w:rsidRDefault="00FE1F17" w:rsidP="00415D0A">
            <w:pPr>
              <w:pStyle w:val="Liste10"/>
              <w:numPr>
                <w:ilvl w:val="0"/>
                <w:numId w:val="0"/>
              </w:numPr>
              <w:rPr>
                <w:b/>
                <w:bCs/>
              </w:rPr>
            </w:pPr>
            <w:r w:rsidRPr="00415D0A">
              <w:rPr>
                <w:b/>
                <w:bCs/>
              </w:rPr>
              <w:t>Grundlagen in</w:t>
            </w:r>
          </w:p>
        </w:tc>
        <w:tc>
          <w:tcPr>
            <w:tcW w:w="4671" w:type="dxa"/>
            <w:gridSpan w:val="2"/>
          </w:tcPr>
          <w:p w14:paraId="0384539A" w14:textId="507CCD0C" w:rsidR="00FE1F17" w:rsidRDefault="00002488" w:rsidP="00415D0A">
            <w:pPr>
              <w:pStyle w:val="Liste10"/>
              <w:numPr>
                <w:ilvl w:val="0"/>
                <w:numId w:val="0"/>
              </w:numPr>
            </w:pPr>
            <w:r w:rsidRPr="00002488">
              <w:t>Elektronik/Elektrotechnik</w:t>
            </w:r>
            <w:r>
              <w:t xml:space="preserve"> </w:t>
            </w:r>
          </w:p>
        </w:tc>
      </w:tr>
      <w:tr w:rsidR="00415D0A" w14:paraId="115A27EB" w14:textId="77777777" w:rsidTr="00FE1F17">
        <w:tc>
          <w:tcPr>
            <w:tcW w:w="9349" w:type="dxa"/>
            <w:gridSpan w:val="3"/>
            <w:shd w:val="clear" w:color="auto" w:fill="8C195F" w:themeFill="text2"/>
          </w:tcPr>
          <w:p w14:paraId="26908565" w14:textId="77777777" w:rsidR="00415D0A" w:rsidRPr="00415D0A" w:rsidRDefault="00415D0A" w:rsidP="00415D0A">
            <w:pPr>
              <w:pStyle w:val="Liste10"/>
              <w:numPr>
                <w:ilvl w:val="0"/>
                <w:numId w:val="0"/>
              </w:numPr>
              <w:rPr>
                <w:b/>
                <w:bCs/>
              </w:rPr>
            </w:pPr>
            <w:r w:rsidRPr="00415D0A">
              <w:rPr>
                <w:b/>
                <w:bCs/>
                <w:color w:val="FFFFFF" w:themeColor="background1"/>
              </w:rPr>
              <w:t>Umfang</w:t>
            </w:r>
          </w:p>
        </w:tc>
      </w:tr>
      <w:tr w:rsidR="00FE1F17" w14:paraId="08F5B979" w14:textId="77777777" w:rsidTr="00FE1F17">
        <w:tc>
          <w:tcPr>
            <w:tcW w:w="4678" w:type="dxa"/>
            <w:shd w:val="clear" w:color="auto" w:fill="D9D9D9" w:themeFill="background1" w:themeFillShade="D9"/>
          </w:tcPr>
          <w:p w14:paraId="4ABA2D00" w14:textId="77777777" w:rsidR="00FE1F17" w:rsidRDefault="00FE1F17" w:rsidP="00415D0A">
            <w:pPr>
              <w:pStyle w:val="Liste10"/>
              <w:numPr>
                <w:ilvl w:val="0"/>
                <w:numId w:val="0"/>
              </w:numPr>
            </w:pPr>
            <w:r>
              <w:t>Lektionen à 45min</w:t>
            </w:r>
          </w:p>
        </w:tc>
        <w:tc>
          <w:tcPr>
            <w:tcW w:w="4671" w:type="dxa"/>
            <w:gridSpan w:val="2"/>
          </w:tcPr>
          <w:p w14:paraId="635D2F8A" w14:textId="6D11A4EF" w:rsidR="00FE1F17" w:rsidRDefault="0067697E" w:rsidP="00415D0A">
            <w:pPr>
              <w:pStyle w:val="Liste10"/>
              <w:numPr>
                <w:ilvl w:val="0"/>
                <w:numId w:val="0"/>
              </w:numPr>
            </w:pPr>
            <w:r>
              <w:t>3 Lektionen</w:t>
            </w:r>
          </w:p>
        </w:tc>
      </w:tr>
      <w:tr w:rsidR="00FE1F17" w14:paraId="099A4CFE" w14:textId="77777777" w:rsidTr="00FE1F17">
        <w:tc>
          <w:tcPr>
            <w:tcW w:w="4678" w:type="dxa"/>
            <w:shd w:val="clear" w:color="auto" w:fill="D9D9D9" w:themeFill="background1" w:themeFillShade="D9"/>
          </w:tcPr>
          <w:p w14:paraId="55D8FF7E" w14:textId="77777777" w:rsidR="00FE1F17" w:rsidRDefault="00FE1F17" w:rsidP="00415D0A">
            <w:pPr>
              <w:pStyle w:val="Liste10"/>
              <w:numPr>
                <w:ilvl w:val="0"/>
                <w:numId w:val="0"/>
              </w:numPr>
            </w:pPr>
            <w:r>
              <w:t>Übungen à 45min</w:t>
            </w:r>
          </w:p>
        </w:tc>
        <w:tc>
          <w:tcPr>
            <w:tcW w:w="4671" w:type="dxa"/>
            <w:gridSpan w:val="2"/>
          </w:tcPr>
          <w:p w14:paraId="00CE68E2" w14:textId="01D80261" w:rsidR="00FE1F17" w:rsidRDefault="0067697E" w:rsidP="00415D0A">
            <w:pPr>
              <w:pStyle w:val="Liste10"/>
              <w:numPr>
                <w:ilvl w:val="0"/>
                <w:numId w:val="0"/>
              </w:numPr>
            </w:pPr>
            <w:r>
              <w:t>8 Lektionen</w:t>
            </w:r>
          </w:p>
        </w:tc>
      </w:tr>
      <w:tr w:rsidR="00FE1F17" w14:paraId="38CD35B0" w14:textId="77777777" w:rsidTr="00FE1F17">
        <w:tc>
          <w:tcPr>
            <w:tcW w:w="4678" w:type="dxa"/>
            <w:shd w:val="clear" w:color="auto" w:fill="D9D9D9" w:themeFill="background1" w:themeFillShade="D9"/>
          </w:tcPr>
          <w:p w14:paraId="7F886A29" w14:textId="6F21E868" w:rsidR="00FE1F17" w:rsidRDefault="00FE1F17" w:rsidP="00415D0A">
            <w:pPr>
              <w:pStyle w:val="Liste10"/>
              <w:numPr>
                <w:ilvl w:val="0"/>
                <w:numId w:val="0"/>
              </w:numPr>
            </w:pPr>
            <w:r>
              <w:t xml:space="preserve">Prüfungsfragen für </w:t>
            </w:r>
            <w:r w:rsidR="006914A4">
              <w:t>15</w:t>
            </w:r>
            <w:r>
              <w:t xml:space="preserve"> Min.</w:t>
            </w:r>
          </w:p>
        </w:tc>
        <w:tc>
          <w:tcPr>
            <w:tcW w:w="4671" w:type="dxa"/>
            <w:gridSpan w:val="2"/>
          </w:tcPr>
          <w:p w14:paraId="2F5DB3F3" w14:textId="1BC30210" w:rsidR="00FE1F17" w:rsidRDefault="006914A4" w:rsidP="00415D0A">
            <w:pPr>
              <w:pStyle w:val="Liste10"/>
              <w:numPr>
                <w:ilvl w:val="0"/>
                <w:numId w:val="0"/>
              </w:numPr>
            </w:pPr>
            <w:r>
              <w:t>schriftlich</w:t>
            </w:r>
          </w:p>
        </w:tc>
      </w:tr>
      <w:tr w:rsidR="00415D0A" w14:paraId="6E3160B2" w14:textId="77777777" w:rsidTr="00FE1F17">
        <w:tc>
          <w:tcPr>
            <w:tcW w:w="9349" w:type="dxa"/>
            <w:gridSpan w:val="3"/>
            <w:shd w:val="clear" w:color="auto" w:fill="8C195F" w:themeFill="text2"/>
          </w:tcPr>
          <w:p w14:paraId="3391748F" w14:textId="77777777" w:rsidR="00415D0A" w:rsidRPr="00415D0A" w:rsidRDefault="00415D0A" w:rsidP="00415D0A">
            <w:pPr>
              <w:pStyle w:val="Liste10"/>
              <w:numPr>
                <w:ilvl w:val="0"/>
                <w:numId w:val="0"/>
              </w:numPr>
              <w:rPr>
                <w:b/>
                <w:bCs/>
                <w:color w:val="FFFFFF" w:themeColor="background1"/>
              </w:rPr>
            </w:pPr>
            <w:r w:rsidRPr="00415D0A">
              <w:rPr>
                <w:b/>
                <w:bCs/>
                <w:color w:val="FFFFFF" w:themeColor="background1"/>
              </w:rPr>
              <w:t>Benötigte Vorarbeiten</w:t>
            </w:r>
          </w:p>
        </w:tc>
      </w:tr>
      <w:tr w:rsidR="00FE1F17" w14:paraId="743718CE" w14:textId="77777777" w:rsidTr="00FE1F17">
        <w:tc>
          <w:tcPr>
            <w:tcW w:w="9349" w:type="dxa"/>
            <w:gridSpan w:val="3"/>
          </w:tcPr>
          <w:p w14:paraId="77578931" w14:textId="5C9FFD97" w:rsidR="00FE1F17" w:rsidRDefault="00175DE3" w:rsidP="00415D0A">
            <w:pPr>
              <w:pStyle w:val="Liste10"/>
              <w:numPr>
                <w:ilvl w:val="0"/>
                <w:numId w:val="0"/>
              </w:numPr>
            </w:pPr>
            <w:r>
              <w:t>keine</w:t>
            </w:r>
          </w:p>
        </w:tc>
      </w:tr>
      <w:tr w:rsidR="00415D0A" w14:paraId="4EDEC5BA" w14:textId="77777777" w:rsidTr="00FE1F17">
        <w:tc>
          <w:tcPr>
            <w:tcW w:w="9349" w:type="dxa"/>
            <w:gridSpan w:val="3"/>
            <w:shd w:val="clear" w:color="auto" w:fill="8C195F" w:themeFill="text2"/>
          </w:tcPr>
          <w:p w14:paraId="00BF885B" w14:textId="77777777" w:rsidR="00415D0A" w:rsidRPr="00415D0A" w:rsidRDefault="00415D0A" w:rsidP="00415D0A">
            <w:pPr>
              <w:pStyle w:val="Liste10"/>
              <w:numPr>
                <w:ilvl w:val="0"/>
                <w:numId w:val="0"/>
              </w:numPr>
              <w:rPr>
                <w:b/>
                <w:bCs/>
                <w:color w:val="FFFFFF" w:themeColor="background1"/>
              </w:rPr>
            </w:pPr>
            <w:r w:rsidRPr="00415D0A">
              <w:rPr>
                <w:b/>
                <w:bCs/>
                <w:color w:val="FFFFFF" w:themeColor="background1"/>
              </w:rPr>
              <w:t>Benötigte Ressourcen (z.B. Software)</w:t>
            </w:r>
          </w:p>
        </w:tc>
      </w:tr>
      <w:tr w:rsidR="00FE1F17" w14:paraId="65020C68" w14:textId="77777777" w:rsidTr="00FE1F17">
        <w:tc>
          <w:tcPr>
            <w:tcW w:w="9349" w:type="dxa"/>
            <w:gridSpan w:val="3"/>
          </w:tcPr>
          <w:p w14:paraId="121FFF74" w14:textId="7456920B" w:rsidR="00FE1F17" w:rsidRDefault="00B93602" w:rsidP="00B93602">
            <w:pPr>
              <w:pStyle w:val="Liste10"/>
              <w:numPr>
                <w:ilvl w:val="0"/>
                <w:numId w:val="26"/>
              </w:numPr>
            </w:pPr>
            <w:r w:rsidRPr="00B93602">
              <w:t>Ein OST Give Away</w:t>
            </w:r>
          </w:p>
          <w:p w14:paraId="6EE78F33" w14:textId="0A441D42" w:rsidR="00B93602" w:rsidRDefault="00B93602" w:rsidP="00B93602">
            <w:pPr>
              <w:pStyle w:val="Liste10"/>
              <w:numPr>
                <w:ilvl w:val="0"/>
                <w:numId w:val="26"/>
              </w:numPr>
            </w:pPr>
            <w:r w:rsidRPr="00B93602">
              <w:t>Ein Handmultimeter mit zwei Messspitzen</w:t>
            </w:r>
          </w:p>
          <w:p w14:paraId="691235DD" w14:textId="77777777" w:rsidR="00B93602" w:rsidRDefault="00B93602" w:rsidP="00B93602">
            <w:pPr>
              <w:pStyle w:val="Liste10"/>
              <w:numPr>
                <w:ilvl w:val="0"/>
                <w:numId w:val="26"/>
              </w:numPr>
            </w:pPr>
            <w:r>
              <w:t>Eine Vergrösserungslupe</w:t>
            </w:r>
          </w:p>
          <w:p w14:paraId="78A672C4" w14:textId="77777777" w:rsidR="00143CE8" w:rsidRDefault="00143CE8" w:rsidP="00B93602">
            <w:pPr>
              <w:pStyle w:val="Liste10"/>
              <w:numPr>
                <w:ilvl w:val="0"/>
                <w:numId w:val="26"/>
              </w:numPr>
            </w:pPr>
            <w:r>
              <w:t>Schaltplan-Editor</w:t>
            </w:r>
            <w:r>
              <w:t xml:space="preserve"> (LTSpice oder Altium Nexus</w:t>
            </w:r>
            <w:r w:rsidR="00F960D0">
              <w:t xml:space="preserve"> (o.ä)</w:t>
            </w:r>
            <w:r>
              <w:t>)</w:t>
            </w:r>
          </w:p>
          <w:p w14:paraId="53545307" w14:textId="0231CF18" w:rsidR="00175DE3" w:rsidRDefault="00175DE3" w:rsidP="00B93602">
            <w:pPr>
              <w:pStyle w:val="Liste10"/>
              <w:numPr>
                <w:ilvl w:val="0"/>
                <w:numId w:val="26"/>
              </w:numPr>
            </w:pPr>
            <w:r>
              <w:t>Schlitz-Schraubenzieher der Grösse 0 oder 1</w:t>
            </w:r>
            <w:r>
              <w:t xml:space="preserve"> </w:t>
            </w:r>
          </w:p>
        </w:tc>
      </w:tr>
      <w:tr w:rsidR="00415D0A" w14:paraId="74DD083D" w14:textId="77777777" w:rsidTr="00FE1F17">
        <w:tc>
          <w:tcPr>
            <w:tcW w:w="9349" w:type="dxa"/>
            <w:gridSpan w:val="3"/>
            <w:shd w:val="clear" w:color="auto" w:fill="8C195F" w:themeFill="text2"/>
          </w:tcPr>
          <w:p w14:paraId="1AA2DBF5" w14:textId="77777777" w:rsidR="00415D0A" w:rsidRPr="00415D0A" w:rsidRDefault="00415D0A" w:rsidP="00415D0A">
            <w:pPr>
              <w:pStyle w:val="Liste10"/>
              <w:numPr>
                <w:ilvl w:val="0"/>
                <w:numId w:val="0"/>
              </w:numPr>
              <w:rPr>
                <w:b/>
                <w:bCs/>
                <w:color w:val="FFFFFF" w:themeColor="background1"/>
              </w:rPr>
            </w:pPr>
            <w:r w:rsidRPr="00415D0A">
              <w:rPr>
                <w:b/>
                <w:bCs/>
                <w:color w:val="FFFFFF" w:themeColor="background1"/>
              </w:rPr>
              <w:t>Anforderungen an Verfügbarkeit von Anlagen und Support</w:t>
            </w:r>
          </w:p>
        </w:tc>
      </w:tr>
      <w:tr w:rsidR="00415D0A" w14:paraId="5BBD0CA5" w14:textId="77777777" w:rsidTr="00FE1F17">
        <w:tc>
          <w:tcPr>
            <w:tcW w:w="4678" w:type="dxa"/>
            <w:shd w:val="clear" w:color="auto" w:fill="D9D9D9" w:themeFill="background1" w:themeFillShade="D9"/>
          </w:tcPr>
          <w:p w14:paraId="5E91FBE0" w14:textId="77777777" w:rsidR="00415D0A" w:rsidRPr="00FE1F17" w:rsidRDefault="00415D0A" w:rsidP="00FE1F17">
            <w:pPr>
              <w:pStyle w:val="Liste10"/>
              <w:numPr>
                <w:ilvl w:val="0"/>
                <w:numId w:val="0"/>
              </w:numPr>
              <w:rPr>
                <w:lang w:val="en-US"/>
              </w:rPr>
            </w:pPr>
            <w:r w:rsidRPr="00FE1F17">
              <w:rPr>
                <w:lang w:val="en-US"/>
              </w:rPr>
              <w:t>Smart Factory Rapperswil</w:t>
            </w:r>
            <w:r w:rsidR="00FE1F17">
              <w:rPr>
                <w:lang w:val="en-US"/>
              </w:rPr>
              <w:t xml:space="preserve"> </w:t>
            </w:r>
            <w:r w:rsidRPr="00FE1F17">
              <w:rPr>
                <w:lang w:val="en-US"/>
              </w:rPr>
              <w:t>Lektionen à 45min</w:t>
            </w:r>
          </w:p>
        </w:tc>
        <w:tc>
          <w:tcPr>
            <w:tcW w:w="1843" w:type="dxa"/>
          </w:tcPr>
          <w:p w14:paraId="2178B9FC" w14:textId="3A4624E1" w:rsidR="00415D0A" w:rsidRPr="002A2536" w:rsidRDefault="002A2536" w:rsidP="00415D0A">
            <w:pPr>
              <w:pStyle w:val="Liste10"/>
              <w:numPr>
                <w:ilvl w:val="0"/>
                <w:numId w:val="0"/>
              </w:numPr>
            </w:pPr>
            <w:r w:rsidRPr="002A2536">
              <w:t>wird nicht benötigt</w:t>
            </w:r>
          </w:p>
        </w:tc>
        <w:tc>
          <w:tcPr>
            <w:tcW w:w="2828" w:type="dxa"/>
          </w:tcPr>
          <w:p w14:paraId="2F83CAD2" w14:textId="77777777" w:rsidR="00415D0A" w:rsidRDefault="00000000" w:rsidP="00415D0A">
            <w:pPr>
              <w:pStyle w:val="Liste10"/>
              <w:numPr>
                <w:ilvl w:val="0"/>
                <w:numId w:val="0"/>
              </w:numPr>
            </w:pPr>
            <w:sdt>
              <w:sdtPr>
                <w:id w:val="-1208941333"/>
                <w14:checkbox>
                  <w14:checked w14:val="0"/>
                  <w14:checkedState w14:val="2612" w14:font="MS Gothic"/>
                  <w14:uncheckedState w14:val="2610" w14:font="MS Gothic"/>
                </w14:checkbox>
              </w:sdtPr>
              <w:sdtContent>
                <w:r w:rsidR="00A2340D">
                  <w:rPr>
                    <w:rFonts w:ascii="MS Gothic" w:eastAsia="MS Gothic" w:hAnsi="MS Gothic" w:hint="eastAsia"/>
                  </w:rPr>
                  <w:t>☐</w:t>
                </w:r>
              </w:sdtContent>
            </w:sdt>
            <w:r w:rsidR="00FE1F17">
              <w:t xml:space="preserve"> Präsenz </w:t>
            </w:r>
          </w:p>
          <w:p w14:paraId="6E089EB2" w14:textId="77777777" w:rsidR="00FE1F17" w:rsidRDefault="00000000" w:rsidP="00415D0A">
            <w:pPr>
              <w:pStyle w:val="Liste10"/>
              <w:numPr>
                <w:ilvl w:val="0"/>
                <w:numId w:val="0"/>
              </w:numPr>
            </w:pPr>
            <w:sdt>
              <w:sdtPr>
                <w:id w:val="-924637907"/>
                <w14:checkbox>
                  <w14:checked w14:val="0"/>
                  <w14:checkedState w14:val="2612" w14:font="MS Gothic"/>
                  <w14:uncheckedState w14:val="2610" w14:font="MS Gothic"/>
                </w14:checkbox>
              </w:sdtPr>
              <w:sdtContent>
                <w:r w:rsidR="00A2340D">
                  <w:rPr>
                    <w:rFonts w:ascii="MS Gothic" w:eastAsia="MS Gothic" w:hAnsi="MS Gothic" w:hint="eastAsia"/>
                  </w:rPr>
                  <w:t>☐</w:t>
                </w:r>
              </w:sdtContent>
            </w:sdt>
            <w:r w:rsidR="00FE1F17">
              <w:t xml:space="preserve"> online</w:t>
            </w:r>
          </w:p>
        </w:tc>
      </w:tr>
      <w:tr w:rsidR="00415D0A" w14:paraId="398A9713" w14:textId="77777777" w:rsidTr="00FE1F17">
        <w:tc>
          <w:tcPr>
            <w:tcW w:w="4678" w:type="dxa"/>
            <w:shd w:val="clear" w:color="auto" w:fill="D9D9D9" w:themeFill="background1" w:themeFillShade="D9"/>
          </w:tcPr>
          <w:p w14:paraId="7E9B0B0D" w14:textId="77777777" w:rsidR="00415D0A" w:rsidRDefault="00415D0A" w:rsidP="00FE1F17">
            <w:pPr>
              <w:pStyle w:val="Liste10"/>
              <w:numPr>
                <w:ilvl w:val="0"/>
                <w:numId w:val="0"/>
              </w:numPr>
            </w:pPr>
            <w:r>
              <w:t>Hybride Lernfabrik Buchs</w:t>
            </w:r>
            <w:r w:rsidR="00FE1F17">
              <w:t xml:space="preserve"> </w:t>
            </w:r>
            <w:r>
              <w:t>Lektionen à 45min</w:t>
            </w:r>
          </w:p>
        </w:tc>
        <w:tc>
          <w:tcPr>
            <w:tcW w:w="1843" w:type="dxa"/>
          </w:tcPr>
          <w:p w14:paraId="1D03EE42" w14:textId="47C08B26" w:rsidR="00415D0A" w:rsidRPr="002A2536" w:rsidRDefault="002A2536" w:rsidP="00415D0A">
            <w:pPr>
              <w:pStyle w:val="Liste10"/>
              <w:numPr>
                <w:ilvl w:val="0"/>
                <w:numId w:val="0"/>
              </w:numPr>
            </w:pPr>
            <w:r w:rsidRPr="002A2536">
              <w:t>wird nicht benötigt</w:t>
            </w:r>
          </w:p>
        </w:tc>
        <w:tc>
          <w:tcPr>
            <w:tcW w:w="2828" w:type="dxa"/>
          </w:tcPr>
          <w:p w14:paraId="3AD80942" w14:textId="77777777" w:rsidR="00FE1F17" w:rsidRDefault="00000000" w:rsidP="00FE1F17">
            <w:pPr>
              <w:pStyle w:val="Liste10"/>
              <w:numPr>
                <w:ilvl w:val="0"/>
                <w:numId w:val="0"/>
              </w:numPr>
            </w:pPr>
            <w:sdt>
              <w:sdtPr>
                <w:id w:val="2060968118"/>
                <w14:checkbox>
                  <w14:checked w14:val="0"/>
                  <w14:checkedState w14:val="2612" w14:font="MS Gothic"/>
                  <w14:uncheckedState w14:val="2610" w14:font="MS Gothic"/>
                </w14:checkbox>
              </w:sdtPr>
              <w:sdtContent>
                <w:r w:rsidR="00FE1F17">
                  <w:rPr>
                    <w:rFonts w:ascii="MS Gothic" w:eastAsia="MS Gothic" w:hAnsi="MS Gothic" w:hint="eastAsia"/>
                  </w:rPr>
                  <w:t>☐</w:t>
                </w:r>
              </w:sdtContent>
            </w:sdt>
            <w:r w:rsidR="00FE1F17">
              <w:t xml:space="preserve"> Präsenz </w:t>
            </w:r>
          </w:p>
          <w:p w14:paraId="0CE7F40F" w14:textId="77777777" w:rsidR="00415D0A" w:rsidRDefault="00000000" w:rsidP="00FE1F17">
            <w:pPr>
              <w:pStyle w:val="Liste10"/>
              <w:numPr>
                <w:ilvl w:val="0"/>
                <w:numId w:val="0"/>
              </w:numPr>
            </w:pPr>
            <w:sdt>
              <w:sdtPr>
                <w:id w:val="275610896"/>
                <w14:checkbox>
                  <w14:checked w14:val="0"/>
                  <w14:checkedState w14:val="2612" w14:font="MS Gothic"/>
                  <w14:uncheckedState w14:val="2610" w14:font="MS Gothic"/>
                </w14:checkbox>
              </w:sdtPr>
              <w:sdtContent>
                <w:r w:rsidR="004445A1">
                  <w:rPr>
                    <w:rFonts w:ascii="MS Gothic" w:eastAsia="MS Gothic" w:hAnsi="MS Gothic" w:hint="eastAsia"/>
                  </w:rPr>
                  <w:t>☐</w:t>
                </w:r>
              </w:sdtContent>
            </w:sdt>
            <w:r w:rsidR="00FE1F17">
              <w:t xml:space="preserve"> online</w:t>
            </w:r>
          </w:p>
        </w:tc>
      </w:tr>
      <w:tr w:rsidR="00415D0A" w14:paraId="76949012" w14:textId="77777777" w:rsidTr="00A2340D">
        <w:tc>
          <w:tcPr>
            <w:tcW w:w="4678" w:type="dxa"/>
            <w:shd w:val="clear" w:color="auto" w:fill="D9D9D9" w:themeFill="background1" w:themeFillShade="D9"/>
          </w:tcPr>
          <w:p w14:paraId="14D29384" w14:textId="77777777" w:rsidR="00415D0A" w:rsidRDefault="00415D0A" w:rsidP="00FE1F17">
            <w:pPr>
              <w:pStyle w:val="Liste10"/>
              <w:numPr>
                <w:ilvl w:val="0"/>
                <w:numId w:val="0"/>
              </w:numPr>
            </w:pPr>
            <w:r>
              <w:t>Mindsphere</w:t>
            </w:r>
            <w:r w:rsidR="00FE1F17">
              <w:t xml:space="preserve"> </w:t>
            </w:r>
            <w:r>
              <w:t>Lektionen à 45min</w:t>
            </w:r>
          </w:p>
        </w:tc>
        <w:tc>
          <w:tcPr>
            <w:tcW w:w="1843" w:type="dxa"/>
          </w:tcPr>
          <w:p w14:paraId="6D71D9BC" w14:textId="303EB019" w:rsidR="00415D0A" w:rsidRPr="002A2536" w:rsidRDefault="002A2536" w:rsidP="00415D0A">
            <w:pPr>
              <w:pStyle w:val="Liste10"/>
              <w:numPr>
                <w:ilvl w:val="0"/>
                <w:numId w:val="0"/>
              </w:numPr>
            </w:pPr>
            <w:r w:rsidRPr="002A2536">
              <w:t>wird nicht benötigt</w:t>
            </w:r>
          </w:p>
        </w:tc>
        <w:tc>
          <w:tcPr>
            <w:tcW w:w="2828" w:type="dxa"/>
            <w:shd w:val="clear" w:color="auto" w:fill="D9D9D9" w:themeFill="background1" w:themeFillShade="D9"/>
          </w:tcPr>
          <w:p w14:paraId="43BAF6A2" w14:textId="77777777" w:rsidR="00415D0A" w:rsidRDefault="00FE1F17" w:rsidP="00415D0A">
            <w:pPr>
              <w:pStyle w:val="Liste10"/>
              <w:numPr>
                <w:ilvl w:val="0"/>
                <w:numId w:val="0"/>
              </w:numPr>
            </w:pPr>
            <w:r>
              <w:t>Im Unterricht</w:t>
            </w:r>
          </w:p>
        </w:tc>
      </w:tr>
      <w:tr w:rsidR="00415D0A" w14:paraId="5378F5BD" w14:textId="77777777" w:rsidTr="00A2340D">
        <w:tc>
          <w:tcPr>
            <w:tcW w:w="4678" w:type="dxa"/>
            <w:shd w:val="clear" w:color="auto" w:fill="D9D9D9" w:themeFill="background1" w:themeFillShade="D9"/>
          </w:tcPr>
          <w:p w14:paraId="3C67FFF8" w14:textId="77777777" w:rsidR="00415D0A" w:rsidRDefault="00415D0A" w:rsidP="00FE1F17">
            <w:pPr>
              <w:pStyle w:val="Liste10"/>
              <w:numPr>
                <w:ilvl w:val="0"/>
                <w:numId w:val="0"/>
              </w:numPr>
            </w:pPr>
            <w:r>
              <w:t>FESTO</w:t>
            </w:r>
            <w:r w:rsidR="00FE1F17">
              <w:t xml:space="preserve"> </w:t>
            </w:r>
            <w:r>
              <w:t>Lektionen à 45min</w:t>
            </w:r>
          </w:p>
        </w:tc>
        <w:tc>
          <w:tcPr>
            <w:tcW w:w="1843" w:type="dxa"/>
          </w:tcPr>
          <w:p w14:paraId="7CD3A9A0" w14:textId="7E1414B4" w:rsidR="00415D0A" w:rsidRPr="002A2536" w:rsidRDefault="002A2536" w:rsidP="00415D0A">
            <w:pPr>
              <w:pStyle w:val="Liste10"/>
              <w:numPr>
                <w:ilvl w:val="0"/>
                <w:numId w:val="0"/>
              </w:numPr>
            </w:pPr>
            <w:r w:rsidRPr="002A2536">
              <w:t>wird nicht benötigt</w:t>
            </w:r>
          </w:p>
        </w:tc>
        <w:tc>
          <w:tcPr>
            <w:tcW w:w="2828" w:type="dxa"/>
            <w:shd w:val="clear" w:color="auto" w:fill="D9D9D9" w:themeFill="background1" w:themeFillShade="D9"/>
          </w:tcPr>
          <w:p w14:paraId="5F1F6BD7" w14:textId="77777777" w:rsidR="00415D0A" w:rsidRDefault="00FE1F17" w:rsidP="00415D0A">
            <w:pPr>
              <w:pStyle w:val="Liste10"/>
              <w:numPr>
                <w:ilvl w:val="0"/>
                <w:numId w:val="0"/>
              </w:numPr>
            </w:pPr>
            <w:r>
              <w:t>Im Unterricht</w:t>
            </w:r>
          </w:p>
        </w:tc>
      </w:tr>
      <w:tr w:rsidR="00415D0A" w14:paraId="5E7839E2" w14:textId="77777777" w:rsidTr="00A2340D">
        <w:tc>
          <w:tcPr>
            <w:tcW w:w="4678" w:type="dxa"/>
            <w:shd w:val="clear" w:color="auto" w:fill="D9D9D9" w:themeFill="background1" w:themeFillShade="D9"/>
          </w:tcPr>
          <w:p w14:paraId="62783D4F" w14:textId="77777777" w:rsidR="00415D0A" w:rsidRDefault="00755A6D" w:rsidP="00FE1F17">
            <w:pPr>
              <w:pStyle w:val="Liste10"/>
              <w:numPr>
                <w:ilvl w:val="0"/>
                <w:numId w:val="0"/>
              </w:numPr>
            </w:pPr>
            <w:r>
              <w:t>SAP-Lektionen</w:t>
            </w:r>
            <w:r w:rsidR="00415D0A">
              <w:t xml:space="preserve"> à 45min</w:t>
            </w:r>
          </w:p>
        </w:tc>
        <w:tc>
          <w:tcPr>
            <w:tcW w:w="1843" w:type="dxa"/>
          </w:tcPr>
          <w:p w14:paraId="39D4DDE3" w14:textId="29F8A082" w:rsidR="00415D0A" w:rsidRPr="002A2536" w:rsidRDefault="002A2536" w:rsidP="00415D0A">
            <w:pPr>
              <w:pStyle w:val="Liste10"/>
              <w:numPr>
                <w:ilvl w:val="0"/>
                <w:numId w:val="0"/>
              </w:numPr>
            </w:pPr>
            <w:r w:rsidRPr="002A2536">
              <w:t>wird nicht benötigt</w:t>
            </w:r>
          </w:p>
        </w:tc>
        <w:tc>
          <w:tcPr>
            <w:tcW w:w="2828" w:type="dxa"/>
            <w:shd w:val="clear" w:color="auto" w:fill="D9D9D9" w:themeFill="background1" w:themeFillShade="D9"/>
          </w:tcPr>
          <w:p w14:paraId="36510D4E" w14:textId="77777777" w:rsidR="00415D0A" w:rsidRDefault="00FE1F17" w:rsidP="00415D0A">
            <w:pPr>
              <w:pStyle w:val="Liste10"/>
              <w:numPr>
                <w:ilvl w:val="0"/>
                <w:numId w:val="0"/>
              </w:numPr>
            </w:pPr>
            <w:r>
              <w:t>Im Unterricht</w:t>
            </w:r>
          </w:p>
        </w:tc>
      </w:tr>
    </w:tbl>
    <w:p w14:paraId="4551770E" w14:textId="77777777" w:rsidR="00415D0A" w:rsidRDefault="00415D0A" w:rsidP="00A27608">
      <w:pPr>
        <w:pStyle w:val="Liste10"/>
        <w:numPr>
          <w:ilvl w:val="0"/>
          <w:numId w:val="0"/>
        </w:numPr>
        <w:ind w:left="360" w:hanging="360"/>
      </w:pPr>
    </w:p>
    <w:p w14:paraId="21C1EFAF" w14:textId="77777777" w:rsidR="00642C12" w:rsidRDefault="00A66389" w:rsidP="00A66389">
      <w:pPr>
        <w:pStyle w:val="Titel1"/>
      </w:pPr>
      <w:r>
        <w:t>Lernziele</w:t>
      </w:r>
    </w:p>
    <w:tbl>
      <w:tblPr>
        <w:tblStyle w:val="Tabellenraster"/>
        <w:tblW w:w="9361" w:type="dxa"/>
        <w:tblInd w:w="-5"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2"/>
        <w:gridCol w:w="6989"/>
        <w:gridCol w:w="1750"/>
      </w:tblGrid>
      <w:tr w:rsidR="002F51B7" w:rsidRPr="002F51B7" w14:paraId="5100ACCB" w14:textId="77777777" w:rsidTr="00C1363F">
        <w:tc>
          <w:tcPr>
            <w:tcW w:w="622" w:type="dxa"/>
            <w:shd w:val="clear" w:color="auto" w:fill="8C195F" w:themeFill="text2"/>
            <w:vAlign w:val="center"/>
          </w:tcPr>
          <w:p w14:paraId="2814C945" w14:textId="77777777" w:rsidR="00CD44CD" w:rsidRPr="002F51B7" w:rsidRDefault="00CD44CD" w:rsidP="00C1363F">
            <w:pPr>
              <w:pStyle w:val="Liste10"/>
              <w:numPr>
                <w:ilvl w:val="0"/>
                <w:numId w:val="0"/>
              </w:numPr>
              <w:jc w:val="center"/>
              <w:rPr>
                <w:b/>
                <w:bCs/>
                <w:color w:val="FFFFFF" w:themeColor="background1"/>
              </w:rPr>
            </w:pPr>
            <w:r w:rsidRPr="002F51B7">
              <w:rPr>
                <w:b/>
                <w:bCs/>
                <w:color w:val="FFFFFF" w:themeColor="background1"/>
              </w:rPr>
              <w:t>Nr</w:t>
            </w:r>
            <w:r w:rsidR="00075B86">
              <w:rPr>
                <w:b/>
                <w:bCs/>
                <w:color w:val="FFFFFF" w:themeColor="background1"/>
              </w:rPr>
              <w:t>.</w:t>
            </w:r>
          </w:p>
        </w:tc>
        <w:tc>
          <w:tcPr>
            <w:tcW w:w="6989" w:type="dxa"/>
            <w:shd w:val="clear" w:color="auto" w:fill="8C195F" w:themeFill="text2"/>
            <w:vAlign w:val="center"/>
          </w:tcPr>
          <w:p w14:paraId="407A147D" w14:textId="77777777" w:rsidR="00CD44CD" w:rsidRPr="002F51B7" w:rsidRDefault="00CD44CD" w:rsidP="00075B86">
            <w:pPr>
              <w:pStyle w:val="Liste10"/>
              <w:numPr>
                <w:ilvl w:val="0"/>
                <w:numId w:val="0"/>
              </w:numPr>
              <w:rPr>
                <w:b/>
                <w:bCs/>
                <w:color w:val="FFFFFF" w:themeColor="background1"/>
              </w:rPr>
            </w:pPr>
            <w:r w:rsidRPr="002F51B7">
              <w:rPr>
                <w:b/>
                <w:bCs/>
                <w:color w:val="FFFFFF" w:themeColor="background1"/>
              </w:rPr>
              <w:t>Lernziel</w:t>
            </w:r>
          </w:p>
        </w:tc>
        <w:tc>
          <w:tcPr>
            <w:tcW w:w="1750" w:type="dxa"/>
            <w:shd w:val="clear" w:color="auto" w:fill="8C195F" w:themeFill="text2"/>
            <w:vAlign w:val="center"/>
          </w:tcPr>
          <w:p w14:paraId="2670D0A2" w14:textId="77777777" w:rsidR="00CD44CD" w:rsidRPr="002F51B7" w:rsidRDefault="002F51B7" w:rsidP="00075B86">
            <w:pPr>
              <w:pStyle w:val="Liste10"/>
              <w:numPr>
                <w:ilvl w:val="0"/>
                <w:numId w:val="0"/>
              </w:numPr>
              <w:jc w:val="center"/>
              <w:rPr>
                <w:b/>
                <w:bCs/>
                <w:color w:val="FFFFFF" w:themeColor="background1"/>
              </w:rPr>
            </w:pPr>
            <w:r w:rsidRPr="002F51B7">
              <w:rPr>
                <w:b/>
                <w:bCs/>
                <w:color w:val="FFFFFF" w:themeColor="background1"/>
              </w:rPr>
              <w:t>Taxonomiestufe (K1-K6)</w:t>
            </w:r>
          </w:p>
        </w:tc>
      </w:tr>
      <w:tr w:rsidR="00075B86" w14:paraId="36F00704" w14:textId="77777777" w:rsidTr="00C1363F">
        <w:tc>
          <w:tcPr>
            <w:tcW w:w="622" w:type="dxa"/>
            <w:vAlign w:val="center"/>
          </w:tcPr>
          <w:p w14:paraId="21F1CEB3" w14:textId="77777777" w:rsidR="00CD44CD" w:rsidRDefault="00C1363F" w:rsidP="00C1363F">
            <w:pPr>
              <w:pStyle w:val="Liste10"/>
              <w:numPr>
                <w:ilvl w:val="0"/>
                <w:numId w:val="0"/>
              </w:numPr>
              <w:jc w:val="center"/>
            </w:pPr>
            <w:r>
              <w:t>1</w:t>
            </w:r>
          </w:p>
        </w:tc>
        <w:tc>
          <w:tcPr>
            <w:tcW w:w="6989" w:type="dxa"/>
          </w:tcPr>
          <w:p w14:paraId="54937288" w14:textId="06E60346" w:rsidR="00CD44CD" w:rsidRDefault="00971FF2" w:rsidP="00203A39">
            <w:pPr>
              <w:pStyle w:val="Liste10"/>
              <w:numPr>
                <w:ilvl w:val="0"/>
                <w:numId w:val="0"/>
              </w:numPr>
            </w:pPr>
            <w:r>
              <w:t xml:space="preserve">Die </w:t>
            </w:r>
            <w:r w:rsidR="00987BC2" w:rsidRPr="00987BC2">
              <w:t>Studierenden verstehen d</w:t>
            </w:r>
            <w:r>
              <w:t>ie</w:t>
            </w:r>
            <w:r w:rsidR="00987BC2" w:rsidRPr="00987BC2">
              <w:t xml:space="preserve"> grundlegende Funktionsweise/Anwendung</w:t>
            </w:r>
            <w:r>
              <w:t xml:space="preserve"> einer Elektronik</w:t>
            </w:r>
            <w:r w:rsidR="00987BC2" w:rsidRPr="00987BC2">
              <w:t xml:space="preserve"> </w:t>
            </w:r>
          </w:p>
        </w:tc>
        <w:sdt>
          <w:sdtPr>
            <w:id w:val="71236429"/>
            <w:placeholder>
              <w:docPart w:val="B14CEDCD9F07405CAA7E31CC7C8CF860"/>
            </w:placeholder>
            <w:dropDownList>
              <w:listItem w:value="Wählen Sie ein Element aus."/>
              <w:listItem w:displayText="K1 Wissen" w:value="K1 Wissen"/>
              <w:listItem w:displayText="K2 Verstehen" w:value="K2 Verstehen"/>
              <w:listItem w:displayText="K3 Anwenden" w:value="K3 Anwenden"/>
              <w:listItem w:displayText="K4 Analyse" w:value="K4 Analyse"/>
              <w:listItem w:displayText="K5 Synthese" w:value="K5 Synthese"/>
              <w:listItem w:displayText="K6 Beurteilen" w:value="K6 Beurteilen"/>
            </w:dropDownList>
          </w:sdtPr>
          <w:sdtContent>
            <w:tc>
              <w:tcPr>
                <w:tcW w:w="1750" w:type="dxa"/>
              </w:tcPr>
              <w:p w14:paraId="379DAC84" w14:textId="3AA4E4FA" w:rsidR="00CD44CD" w:rsidRDefault="00971FF2" w:rsidP="00823860">
                <w:pPr>
                  <w:pStyle w:val="Liste10"/>
                  <w:numPr>
                    <w:ilvl w:val="0"/>
                    <w:numId w:val="0"/>
                  </w:numPr>
                </w:pPr>
                <w:r>
                  <w:t>K2 Verstehen</w:t>
                </w:r>
              </w:p>
            </w:tc>
          </w:sdtContent>
        </w:sdt>
      </w:tr>
      <w:tr w:rsidR="00075B86" w14:paraId="5E398E41" w14:textId="77777777" w:rsidTr="00C1363F">
        <w:tc>
          <w:tcPr>
            <w:tcW w:w="622" w:type="dxa"/>
            <w:vAlign w:val="center"/>
          </w:tcPr>
          <w:p w14:paraId="3149EDBC" w14:textId="77777777" w:rsidR="00CD44CD" w:rsidRDefault="00C1363F" w:rsidP="00C1363F">
            <w:pPr>
              <w:pStyle w:val="Liste10"/>
              <w:numPr>
                <w:ilvl w:val="0"/>
                <w:numId w:val="0"/>
              </w:numPr>
              <w:jc w:val="center"/>
            </w:pPr>
            <w:r>
              <w:t>2</w:t>
            </w:r>
          </w:p>
        </w:tc>
        <w:tc>
          <w:tcPr>
            <w:tcW w:w="6989" w:type="dxa"/>
          </w:tcPr>
          <w:p w14:paraId="7C32117F" w14:textId="05CD7892" w:rsidR="00CD44CD" w:rsidRDefault="00971FF2" w:rsidP="00203A39">
            <w:pPr>
              <w:pStyle w:val="Liste10"/>
              <w:numPr>
                <w:ilvl w:val="0"/>
                <w:numId w:val="0"/>
              </w:numPr>
            </w:pPr>
            <w:r>
              <w:t xml:space="preserve">Die </w:t>
            </w:r>
            <w:r w:rsidRPr="00987BC2">
              <w:t>Studierenden können eine Elektronik analysieren</w:t>
            </w:r>
          </w:p>
        </w:tc>
        <w:sdt>
          <w:sdtPr>
            <w:id w:val="-1074265749"/>
            <w:placeholder>
              <w:docPart w:val="E68474FC5EE947A7961688CA0AA983E4"/>
            </w:placeholder>
            <w:dropDownList>
              <w:listItem w:value="Wählen Sie ein Element aus."/>
              <w:listItem w:displayText="K1 Wissen" w:value="K1 Wissen"/>
              <w:listItem w:displayText="K2 Verstehen" w:value="K2 Verstehen"/>
              <w:listItem w:displayText="K3 Anwenden" w:value="K3 Anwenden"/>
              <w:listItem w:displayText="K4 Analyse" w:value="K4 Analyse"/>
              <w:listItem w:displayText="K5 Synthese" w:value="K5 Synthese"/>
              <w:listItem w:displayText="K6 Beurteilen" w:value="K6 Beurteilen"/>
            </w:dropDownList>
          </w:sdtPr>
          <w:sdtContent>
            <w:tc>
              <w:tcPr>
                <w:tcW w:w="1750" w:type="dxa"/>
              </w:tcPr>
              <w:p w14:paraId="27D62AED" w14:textId="238922BE" w:rsidR="00CD44CD" w:rsidRDefault="00D5739C" w:rsidP="00823860">
                <w:pPr>
                  <w:pStyle w:val="Liste10"/>
                  <w:numPr>
                    <w:ilvl w:val="0"/>
                    <w:numId w:val="0"/>
                  </w:numPr>
                </w:pPr>
                <w:r>
                  <w:t>K4 Analyse</w:t>
                </w:r>
              </w:p>
            </w:tc>
          </w:sdtContent>
        </w:sdt>
      </w:tr>
      <w:tr w:rsidR="000C5FB6" w14:paraId="1672E68E" w14:textId="77777777" w:rsidTr="00C1363F">
        <w:tc>
          <w:tcPr>
            <w:tcW w:w="622" w:type="dxa"/>
            <w:vAlign w:val="center"/>
          </w:tcPr>
          <w:p w14:paraId="61132A61" w14:textId="77777777" w:rsidR="000C5FB6" w:rsidRDefault="00C1363F" w:rsidP="00C1363F">
            <w:pPr>
              <w:pStyle w:val="Liste10"/>
              <w:numPr>
                <w:ilvl w:val="0"/>
                <w:numId w:val="0"/>
              </w:numPr>
              <w:jc w:val="center"/>
            </w:pPr>
            <w:r>
              <w:t>3</w:t>
            </w:r>
          </w:p>
        </w:tc>
        <w:tc>
          <w:tcPr>
            <w:tcW w:w="6989" w:type="dxa"/>
          </w:tcPr>
          <w:p w14:paraId="374DB21E" w14:textId="27569688" w:rsidR="000C5FB6" w:rsidRDefault="00971FF2" w:rsidP="00203A39">
            <w:pPr>
              <w:pStyle w:val="Liste10"/>
              <w:numPr>
                <w:ilvl w:val="0"/>
                <w:numId w:val="0"/>
              </w:numPr>
              <w:tabs>
                <w:tab w:val="left" w:pos="978"/>
              </w:tabs>
            </w:pPr>
            <w:r>
              <w:t xml:space="preserve">Die </w:t>
            </w:r>
            <w:r w:rsidRPr="00987BC2">
              <w:t>Studierenden können daraus einen Schaltplan erstellen</w:t>
            </w:r>
          </w:p>
        </w:tc>
        <w:sdt>
          <w:sdtPr>
            <w:id w:val="1338501371"/>
            <w:placeholder>
              <w:docPart w:val="C496009639574838B09C301E3C07DDBD"/>
            </w:placeholder>
            <w:dropDownList>
              <w:listItem w:value="Wählen Sie ein Element aus."/>
              <w:listItem w:displayText="K1 Wissen" w:value="K1 Wissen"/>
              <w:listItem w:displayText="K2 Verstehen" w:value="K2 Verstehen"/>
              <w:listItem w:displayText="K3 Anwenden" w:value="K3 Anwenden"/>
              <w:listItem w:displayText="K4 Analyse" w:value="K4 Analyse"/>
              <w:listItem w:displayText="K5 Synthese" w:value="K5 Synthese"/>
              <w:listItem w:displayText="K6 Beurteilen" w:value="K6 Beurteilen"/>
            </w:dropDownList>
          </w:sdtPr>
          <w:sdtContent>
            <w:tc>
              <w:tcPr>
                <w:tcW w:w="1750" w:type="dxa"/>
              </w:tcPr>
              <w:p w14:paraId="3AB6EB6F" w14:textId="1D75F3B8" w:rsidR="000C5FB6" w:rsidRDefault="00D5739C" w:rsidP="00823860">
                <w:pPr>
                  <w:pStyle w:val="Liste10"/>
                  <w:numPr>
                    <w:ilvl w:val="0"/>
                    <w:numId w:val="0"/>
                  </w:numPr>
                </w:pPr>
                <w:r>
                  <w:t>K3 Anwenden</w:t>
                </w:r>
              </w:p>
            </w:tc>
          </w:sdtContent>
        </w:sdt>
      </w:tr>
      <w:tr w:rsidR="00971FF2" w14:paraId="04070214" w14:textId="77777777" w:rsidTr="00C1363F">
        <w:tc>
          <w:tcPr>
            <w:tcW w:w="622" w:type="dxa"/>
            <w:vAlign w:val="center"/>
          </w:tcPr>
          <w:p w14:paraId="51039845" w14:textId="77777777" w:rsidR="00971FF2" w:rsidRDefault="00971FF2" w:rsidP="00971FF2">
            <w:pPr>
              <w:pStyle w:val="Liste10"/>
              <w:numPr>
                <w:ilvl w:val="0"/>
                <w:numId w:val="0"/>
              </w:numPr>
              <w:jc w:val="center"/>
            </w:pPr>
            <w:r>
              <w:t>4</w:t>
            </w:r>
          </w:p>
        </w:tc>
        <w:tc>
          <w:tcPr>
            <w:tcW w:w="6989" w:type="dxa"/>
          </w:tcPr>
          <w:p w14:paraId="11F5823C" w14:textId="7E2F2DA7" w:rsidR="00971FF2" w:rsidRDefault="00971FF2" w:rsidP="00971FF2">
            <w:pPr>
              <w:pStyle w:val="Liste10"/>
              <w:numPr>
                <w:ilvl w:val="0"/>
                <w:numId w:val="0"/>
              </w:numPr>
            </w:pPr>
            <w:r w:rsidRPr="00987BC2">
              <w:t>Die Studierenden können die Kosten einer Elektronik anhand der Stückliste schätzen</w:t>
            </w:r>
          </w:p>
        </w:tc>
        <w:sdt>
          <w:sdtPr>
            <w:id w:val="-391496307"/>
            <w:placeholder>
              <w:docPart w:val="ABC90518020D4DEF88495A8D4EFCE836"/>
            </w:placeholder>
            <w:dropDownList>
              <w:listItem w:value="Wählen Sie ein Element aus."/>
              <w:listItem w:displayText="K1 Wissen" w:value="K1 Wissen"/>
              <w:listItem w:displayText="K2 Verstehen" w:value="K2 Verstehen"/>
              <w:listItem w:displayText="K3 Anwenden" w:value="K3 Anwenden"/>
              <w:listItem w:displayText="K4 Analyse" w:value="K4 Analyse"/>
              <w:listItem w:displayText="K5 Synthese" w:value="K5 Synthese"/>
              <w:listItem w:displayText="K6 Beurteilen" w:value="K6 Beurteilen"/>
            </w:dropDownList>
          </w:sdtPr>
          <w:sdtContent>
            <w:tc>
              <w:tcPr>
                <w:tcW w:w="1750" w:type="dxa"/>
              </w:tcPr>
              <w:p w14:paraId="1291F23E" w14:textId="789F77BF" w:rsidR="00971FF2" w:rsidRDefault="00D5739C" w:rsidP="00971FF2">
                <w:pPr>
                  <w:pStyle w:val="Liste10"/>
                  <w:numPr>
                    <w:ilvl w:val="0"/>
                    <w:numId w:val="0"/>
                  </w:numPr>
                </w:pPr>
                <w:r>
                  <w:t>K6 Beurteilen</w:t>
                </w:r>
              </w:p>
            </w:tc>
          </w:sdtContent>
        </w:sdt>
      </w:tr>
      <w:tr w:rsidR="00971FF2" w14:paraId="33F47B1C" w14:textId="77777777" w:rsidTr="00C1363F">
        <w:tc>
          <w:tcPr>
            <w:tcW w:w="622" w:type="dxa"/>
            <w:vAlign w:val="center"/>
          </w:tcPr>
          <w:p w14:paraId="1BE76CAB" w14:textId="77777777" w:rsidR="00971FF2" w:rsidRDefault="00971FF2" w:rsidP="00971FF2">
            <w:pPr>
              <w:pStyle w:val="Liste10"/>
              <w:numPr>
                <w:ilvl w:val="0"/>
                <w:numId w:val="0"/>
              </w:numPr>
              <w:jc w:val="center"/>
            </w:pPr>
            <w:r>
              <w:t>5</w:t>
            </w:r>
          </w:p>
        </w:tc>
        <w:tc>
          <w:tcPr>
            <w:tcW w:w="6989" w:type="dxa"/>
          </w:tcPr>
          <w:p w14:paraId="72F75813" w14:textId="77777777" w:rsidR="00971FF2" w:rsidRPr="005F2AF6" w:rsidRDefault="00971FF2" w:rsidP="00971FF2">
            <w:pPr>
              <w:pStyle w:val="Liste10"/>
              <w:numPr>
                <w:ilvl w:val="0"/>
                <w:numId w:val="0"/>
              </w:numPr>
              <w:ind w:left="360" w:hanging="360"/>
            </w:pPr>
            <w:r w:rsidRPr="005F2AF6">
              <w:t xml:space="preserve">Die Studierenden können das Datenblatt einer Elektronik erstellen </w:t>
            </w:r>
          </w:p>
          <w:p w14:paraId="1840A6D4" w14:textId="15FACD36" w:rsidR="00971FF2" w:rsidRDefault="00971FF2" w:rsidP="00971FF2">
            <w:pPr>
              <w:pStyle w:val="Liste10"/>
              <w:numPr>
                <w:ilvl w:val="0"/>
                <w:numId w:val="0"/>
              </w:numPr>
            </w:pPr>
            <w:r>
              <w:tab/>
            </w:r>
          </w:p>
        </w:tc>
        <w:sdt>
          <w:sdtPr>
            <w:id w:val="-1739939170"/>
            <w:placeholder>
              <w:docPart w:val="972A0473257F42B29B710DB1CA734080"/>
            </w:placeholder>
            <w:dropDownList>
              <w:listItem w:value="Wählen Sie ein Element aus."/>
              <w:listItem w:displayText="K1 Wissen" w:value="K1 Wissen"/>
              <w:listItem w:displayText="K2 Verstehen" w:value="K2 Verstehen"/>
              <w:listItem w:displayText="K3 Anwenden" w:value="K3 Anwenden"/>
              <w:listItem w:displayText="K4 Analyse" w:value="K4 Analyse"/>
              <w:listItem w:displayText="K5 Synthese" w:value="K5 Synthese"/>
              <w:listItem w:displayText="K6 Beurteilen" w:value="K6 Beurteilen"/>
            </w:dropDownList>
          </w:sdtPr>
          <w:sdtContent>
            <w:tc>
              <w:tcPr>
                <w:tcW w:w="1750" w:type="dxa"/>
              </w:tcPr>
              <w:p w14:paraId="034CCA2B" w14:textId="60BA9B4A" w:rsidR="00971FF2" w:rsidRDefault="00D5739C" w:rsidP="00971FF2">
                <w:pPr>
                  <w:pStyle w:val="Liste10"/>
                  <w:numPr>
                    <w:ilvl w:val="0"/>
                    <w:numId w:val="0"/>
                  </w:numPr>
                </w:pPr>
                <w:r>
                  <w:t>K5 Synthese</w:t>
                </w:r>
              </w:p>
            </w:tc>
          </w:sdtContent>
        </w:sdt>
      </w:tr>
      <w:tr w:rsidR="00971FF2" w14:paraId="4EDC0A80" w14:textId="77777777" w:rsidTr="00C1363F">
        <w:tc>
          <w:tcPr>
            <w:tcW w:w="622" w:type="dxa"/>
            <w:vAlign w:val="center"/>
          </w:tcPr>
          <w:p w14:paraId="4523B073" w14:textId="77777777" w:rsidR="00971FF2" w:rsidRDefault="00971FF2" w:rsidP="00971FF2">
            <w:pPr>
              <w:pStyle w:val="Liste10"/>
              <w:numPr>
                <w:ilvl w:val="0"/>
                <w:numId w:val="0"/>
              </w:numPr>
              <w:jc w:val="center"/>
            </w:pPr>
            <w:r>
              <w:t>6</w:t>
            </w:r>
          </w:p>
        </w:tc>
        <w:tc>
          <w:tcPr>
            <w:tcW w:w="6989" w:type="dxa"/>
          </w:tcPr>
          <w:p w14:paraId="519F5148" w14:textId="77777777" w:rsidR="00971FF2" w:rsidRDefault="00971FF2" w:rsidP="00971FF2">
            <w:pPr>
              <w:pStyle w:val="Liste10"/>
              <w:numPr>
                <w:ilvl w:val="0"/>
                <w:numId w:val="0"/>
              </w:numPr>
            </w:pPr>
            <w:r w:rsidRPr="005F2AF6">
              <w:t>Die Studierenden können alternative Konzepte für eine Elektronik</w:t>
            </w:r>
            <w:r>
              <w:t xml:space="preserve"> </w:t>
            </w:r>
            <w:r w:rsidRPr="005F2AF6">
              <w:t>recherchieren und formulieren</w:t>
            </w:r>
          </w:p>
          <w:p w14:paraId="0534FD01" w14:textId="77777777" w:rsidR="00971FF2" w:rsidRDefault="00971FF2" w:rsidP="00971FF2">
            <w:pPr>
              <w:pStyle w:val="Liste10"/>
              <w:numPr>
                <w:ilvl w:val="0"/>
                <w:numId w:val="0"/>
              </w:numPr>
            </w:pPr>
          </w:p>
        </w:tc>
        <w:sdt>
          <w:sdtPr>
            <w:id w:val="2144077416"/>
            <w:placeholder>
              <w:docPart w:val="6A351C5545844042A3B8BA2EAC78681B"/>
            </w:placeholder>
            <w:dropDownList>
              <w:listItem w:value="Wählen Sie ein Element aus."/>
              <w:listItem w:displayText="K1 Wissen" w:value="K1 Wissen"/>
              <w:listItem w:displayText="K2 Verstehen" w:value="K2 Verstehen"/>
              <w:listItem w:displayText="K3 Anwenden" w:value="K3 Anwenden"/>
              <w:listItem w:displayText="K4 Analyse" w:value="K4 Analyse"/>
              <w:listItem w:displayText="K5 Synthese" w:value="K5 Synthese"/>
              <w:listItem w:displayText="K6 Beurteilen" w:value="K6 Beurteilen"/>
            </w:dropDownList>
          </w:sdtPr>
          <w:sdtContent>
            <w:tc>
              <w:tcPr>
                <w:tcW w:w="1750" w:type="dxa"/>
              </w:tcPr>
              <w:p w14:paraId="5CDABEF1" w14:textId="5EEE710A" w:rsidR="00971FF2" w:rsidRDefault="00D5739C" w:rsidP="00971FF2">
                <w:pPr>
                  <w:pStyle w:val="Liste10"/>
                  <w:numPr>
                    <w:ilvl w:val="0"/>
                    <w:numId w:val="0"/>
                  </w:numPr>
                </w:pPr>
                <w:r>
                  <w:t>K3 Anwenden</w:t>
                </w:r>
              </w:p>
            </w:tc>
          </w:sdtContent>
        </w:sdt>
      </w:tr>
    </w:tbl>
    <w:p w14:paraId="0906220B" w14:textId="77777777" w:rsidR="00A66389" w:rsidRDefault="00001D97" w:rsidP="00A66389">
      <w:pPr>
        <w:pStyle w:val="Titel1"/>
      </w:pPr>
      <w:r>
        <w:lastRenderedPageBreak/>
        <w:t xml:space="preserve">Detaillierte </w:t>
      </w:r>
      <w:r w:rsidR="00A66389">
        <w:t>Beschreibung von Inhalt und Ablauf</w:t>
      </w:r>
    </w:p>
    <w:p w14:paraId="0DEFD7BF" w14:textId="77777777" w:rsidR="00235771" w:rsidRDefault="00235771" w:rsidP="00235771">
      <w:r>
        <w:t>Erste Lektion:</w:t>
      </w:r>
    </w:p>
    <w:p w14:paraId="453475F0" w14:textId="77777777" w:rsidR="00235771" w:rsidRDefault="00235771" w:rsidP="00235771">
      <w:r>
        <w:t xml:space="preserve">In der ersten Lektion wird es eine kurze theoretische Einführung in «Qi» und das induktive Laden geben. Dabei wird hauptsächlich auf die Funktion und die physikalischen Eigenschaften eines Ladevorgangs eingegangen. Der verwendete Wireless-Charger wird dabei miteinbezogen und bereits an die Gruppen verteilt. </w:t>
      </w:r>
    </w:p>
    <w:p w14:paraId="089D4307" w14:textId="77777777" w:rsidR="00235771" w:rsidRDefault="00235771" w:rsidP="00235771">
      <w:r>
        <w:t xml:space="preserve">Ebenfalls in der ersten Lektion werden Hinweise und Informationen für die ersten Tests und Messungen mit dem Multimeter gegeben. Zusätzlich wird es in der Anleitung eine Einführung in Altium Nexus bzw. LT-Spice geben, bei der die Bauteilpositionierung, Beschriftung und das allgemeine Zeichnen eines Schaltplanes gezeigt wird.  </w:t>
      </w:r>
    </w:p>
    <w:p w14:paraId="14210A22" w14:textId="77777777" w:rsidR="00235771" w:rsidRDefault="00235771" w:rsidP="00235771">
      <w:r>
        <w:t xml:space="preserve">Als Abschluss der ersten Lektion wird auf die Erstellung der Kostenschätzung anhand einer Stückliste eingegangen. </w:t>
      </w:r>
    </w:p>
    <w:p w14:paraId="528E82BB" w14:textId="77777777" w:rsidR="00235771" w:rsidRDefault="00235771" w:rsidP="00235771"/>
    <w:p w14:paraId="403A2B9B" w14:textId="77777777" w:rsidR="00235771" w:rsidRDefault="00235771" w:rsidP="00235771">
      <w:r>
        <w:t xml:space="preserve">Kurz zusammengefasst:  </w:t>
      </w:r>
    </w:p>
    <w:p w14:paraId="12A7B3D3" w14:textId="77777777" w:rsidR="00235771" w:rsidRDefault="00235771" w:rsidP="00235771">
      <w:r>
        <w:t>•</w:t>
      </w:r>
      <w:r>
        <w:tab/>
        <w:t>Einführung in Qi und induktives Laden</w:t>
      </w:r>
    </w:p>
    <w:p w14:paraId="46AA6950" w14:textId="77777777" w:rsidR="00235771" w:rsidRDefault="00235771" w:rsidP="00235771">
      <w:r>
        <w:t>•</w:t>
      </w:r>
      <w:r>
        <w:tab/>
        <w:t xml:space="preserve">Einführung des Produktes </w:t>
      </w:r>
    </w:p>
    <w:p w14:paraId="1296FCBB" w14:textId="77777777" w:rsidR="00235771" w:rsidRDefault="00235771" w:rsidP="00235771">
      <w:r>
        <w:t>•</w:t>
      </w:r>
      <w:r>
        <w:tab/>
        <w:t>Erste Tests und Leitungsmessungen mit dem Gerät</w:t>
      </w:r>
    </w:p>
    <w:p w14:paraId="456A3D2B" w14:textId="77777777" w:rsidR="00235771" w:rsidRDefault="00235771" w:rsidP="00235771">
      <w:r>
        <w:t>•</w:t>
      </w:r>
      <w:r>
        <w:tab/>
        <w:t>Nutzung eines Multimeters für die Ermittlung des Schaltplans einer Elektronik</w:t>
      </w:r>
    </w:p>
    <w:p w14:paraId="17B96D0C" w14:textId="77777777" w:rsidR="00235771" w:rsidRDefault="00235771" w:rsidP="00235771">
      <w:r>
        <w:t>•</w:t>
      </w:r>
      <w:r>
        <w:tab/>
        <w:t xml:space="preserve">Hinweise für die Erstellung und für die Kostenschätzung einer Stückliste </w:t>
      </w:r>
    </w:p>
    <w:p w14:paraId="3F991158" w14:textId="77777777" w:rsidR="00235771" w:rsidRDefault="00235771" w:rsidP="00235771"/>
    <w:p w14:paraId="6E3B2858" w14:textId="77777777" w:rsidR="00235771" w:rsidRDefault="00235771" w:rsidP="00235771">
      <w:r>
        <w:t>Zweite Lektion:</w:t>
      </w:r>
    </w:p>
    <w:p w14:paraId="6E87ADD4" w14:textId="77777777" w:rsidR="00235771" w:rsidRDefault="00235771" w:rsidP="00235771">
      <w:r>
        <w:t xml:space="preserve">In der zweiten Lektion wird erklärt, wie ein Datenblatt bzw. eine Anforderungsliste erstellt wird. Zusätzlich werden den Studierenden die Unterschiede und die Funktionen von </w:t>
      </w:r>
    </w:p>
    <w:p w14:paraId="66249393" w14:textId="77777777" w:rsidR="00235771" w:rsidRDefault="00235771" w:rsidP="00235771">
      <w:r>
        <w:t xml:space="preserve">USB-Schnittstellen und einer USB-Hub Funktion anhand von theoretischen Informationen näher erläutert. </w:t>
      </w:r>
    </w:p>
    <w:p w14:paraId="243E6E75" w14:textId="77777777" w:rsidR="00235771" w:rsidRDefault="00235771" w:rsidP="00235771">
      <w:r>
        <w:t xml:space="preserve">Die Studierenden werden beim ersten Recherchieren und Erarbeiten einer Alternativlösung unterstützt. </w:t>
      </w:r>
    </w:p>
    <w:p w14:paraId="0A20423E" w14:textId="77777777" w:rsidR="00235771" w:rsidRDefault="00235771" w:rsidP="00235771"/>
    <w:p w14:paraId="1299FFCB" w14:textId="77777777" w:rsidR="00235771" w:rsidRDefault="00235771" w:rsidP="00235771">
      <w:r>
        <w:t>Kurz zusammengefasst:</w:t>
      </w:r>
    </w:p>
    <w:p w14:paraId="38F6DC39" w14:textId="77777777" w:rsidR="00235771" w:rsidRDefault="00235771" w:rsidP="00235771">
      <w:r>
        <w:t>•</w:t>
      </w:r>
      <w:r>
        <w:tab/>
        <w:t>Hinweise für die Erstellung des Datenblatts der Elektronik</w:t>
      </w:r>
    </w:p>
    <w:p w14:paraId="716B4980" w14:textId="77777777" w:rsidR="00235771" w:rsidRDefault="00235771" w:rsidP="00235771">
      <w:r>
        <w:t>•</w:t>
      </w:r>
      <w:r>
        <w:tab/>
        <w:t>USB Hub Funktion</w:t>
      </w:r>
    </w:p>
    <w:p w14:paraId="3BEFA8B0" w14:textId="77777777" w:rsidR="00235771" w:rsidRDefault="00235771" w:rsidP="00235771">
      <w:r>
        <w:t>•</w:t>
      </w:r>
      <w:r>
        <w:tab/>
        <w:t>Weg zum Recherchieren und Erarbeiten einer Alternativlösung (Lösungsvorschläge)</w:t>
      </w:r>
    </w:p>
    <w:p w14:paraId="74274512" w14:textId="77777777" w:rsidR="00235771" w:rsidRDefault="00235771" w:rsidP="00235771">
      <w:r>
        <w:t>•</w:t>
      </w:r>
      <w:r>
        <w:tab/>
        <w:t>Anforderungen der neuen Lösung</w:t>
      </w:r>
    </w:p>
    <w:p w14:paraId="2191BB47" w14:textId="77777777" w:rsidR="00235771" w:rsidRDefault="00235771" w:rsidP="00235771">
      <w:r>
        <w:t>Dritte Lektion:</w:t>
      </w:r>
    </w:p>
    <w:p w14:paraId="6ECA5075" w14:textId="77777777" w:rsidR="00235771" w:rsidRDefault="00235771" w:rsidP="00235771">
      <w:r>
        <w:t xml:space="preserve">In der dritten Lektion sollen die Gruppen in einer Präsentation von maximal 5 Minuten ihre Ergebnisse der letzten beiden Lektionen sowie der Arbeit im Selbststudium der Klasse vortragen. Dabei geht es darum, dass jede/r Student/in von den Erfahrungen und dem Gelernten der anderen profitiert. Es wäre auch </w:t>
      </w:r>
      <w:r>
        <w:lastRenderedPageBreak/>
        <w:t xml:space="preserve">gewünscht, dass eine aktive Diskussion innerhalb der Klasse entsteht. Nach den Vorträgen wird abschliessend eine 15-minütige Prüfung durchgeführt.  </w:t>
      </w:r>
    </w:p>
    <w:p w14:paraId="627D8526" w14:textId="77777777" w:rsidR="00235771" w:rsidRDefault="00235771" w:rsidP="00235771"/>
    <w:p w14:paraId="0469EB55" w14:textId="77777777" w:rsidR="00235771" w:rsidRDefault="00235771" w:rsidP="00235771">
      <w:r>
        <w:t>Kurz zusammengefasst:</w:t>
      </w:r>
    </w:p>
    <w:p w14:paraId="6E75DE43" w14:textId="77777777" w:rsidR="00235771" w:rsidRDefault="00235771" w:rsidP="00235771">
      <w:r>
        <w:t>•</w:t>
      </w:r>
      <w:r>
        <w:tab/>
        <w:t>Präsentation vor der Klasse (ca. 5 min)</w:t>
      </w:r>
    </w:p>
    <w:p w14:paraId="3ADCADFF" w14:textId="77777777" w:rsidR="00235771" w:rsidRDefault="00235771" w:rsidP="00235771">
      <w:r>
        <w:t>•</w:t>
      </w:r>
      <w:r>
        <w:tab/>
        <w:t>Besprechung der Ergebnisse</w:t>
      </w:r>
    </w:p>
    <w:p w14:paraId="08FAB737" w14:textId="1E3873C4" w:rsidR="00A66389" w:rsidRDefault="00235771" w:rsidP="00235771">
      <w:r>
        <w:t>•</w:t>
      </w:r>
      <w:r>
        <w:tab/>
        <w:t>15-minütige Prüfung mit Verständnisfragen</w:t>
      </w:r>
      <w:r w:rsidR="00E42F70">
        <w:t xml:space="preserve"> </w:t>
      </w:r>
    </w:p>
    <w:p w14:paraId="1553620B" w14:textId="77777777" w:rsidR="00A66389" w:rsidRDefault="00A66389" w:rsidP="00A66389"/>
    <w:p w14:paraId="3AE50827" w14:textId="77777777" w:rsidR="00A66389" w:rsidRDefault="00A66389" w:rsidP="00A66389">
      <w:pPr>
        <w:pStyle w:val="Titel1"/>
      </w:pPr>
      <w:r>
        <w:t>Lernmaterialien des Moduls</w:t>
      </w:r>
    </w:p>
    <w:p w14:paraId="7F7696EE" w14:textId="7DB3A70C" w:rsidR="00A66389" w:rsidRDefault="00A66389" w:rsidP="00A66389">
      <w:pPr>
        <w:pStyle w:val="Titel2"/>
      </w:pPr>
      <w:r>
        <w:t>Vorlesungsmaterialien</w:t>
      </w:r>
    </w:p>
    <w:p w14:paraId="41DDFD01" w14:textId="4176D04C" w:rsidR="00A66389" w:rsidRDefault="00731A14" w:rsidP="00A66389">
      <w:pPr>
        <w:pStyle w:val="Liste10"/>
      </w:pPr>
      <w:r>
        <w:t xml:space="preserve">Powerpoint-Folien für erste Vorlesung (Theorie): </w:t>
      </w:r>
      <w:r w:rsidRPr="00731A14">
        <w:rPr>
          <w:i/>
          <w:iCs/>
        </w:rPr>
        <w:t>ITBO1_Unterrichtsunterlagen.pptx</w:t>
      </w:r>
      <w:r w:rsidRPr="00731A14">
        <w:t xml:space="preserve"> </w:t>
      </w:r>
    </w:p>
    <w:p w14:paraId="0621C416" w14:textId="3691272C" w:rsidR="00731A14" w:rsidRPr="00562B53" w:rsidRDefault="00731A14" w:rsidP="00A66389">
      <w:pPr>
        <w:pStyle w:val="Liste10"/>
      </w:pPr>
      <w:r>
        <w:t xml:space="preserve">Anleitung inklusive Musterlösung </w:t>
      </w:r>
      <w:r w:rsidR="00562B53">
        <w:t>(</w:t>
      </w:r>
      <w:r>
        <w:t>ausschliesslich für die Dozierenden</w:t>
      </w:r>
      <w:r w:rsidR="00562B53">
        <w:t xml:space="preserve"> – keine Weitergabe an Studiernde)</w:t>
      </w:r>
      <w:r>
        <w:t xml:space="preserve">: </w:t>
      </w:r>
      <w:r w:rsidRPr="00731A14">
        <w:rPr>
          <w:i/>
          <w:iCs/>
        </w:rPr>
        <w:t>ITBO1_Anleitung_Musterlsg_Dozierende.docx</w:t>
      </w:r>
    </w:p>
    <w:p w14:paraId="39FA33EF" w14:textId="54B03F96" w:rsidR="00562B53" w:rsidRDefault="00DB6FA2" w:rsidP="00A66389">
      <w:pPr>
        <w:pStyle w:val="Liste10"/>
      </w:pPr>
      <w:r>
        <w:t xml:space="preserve">Mögliche Musterlösung für Datenblatt: </w:t>
      </w:r>
      <w:r w:rsidRPr="00DB6FA2">
        <w:rPr>
          <w:i/>
          <w:iCs/>
        </w:rPr>
        <w:t>ITBO1_Datenblatt_moeglicheLoesung.docx</w:t>
      </w:r>
    </w:p>
    <w:p w14:paraId="7C3FD531" w14:textId="77777777" w:rsidR="00A66389" w:rsidRDefault="00A66389" w:rsidP="00A66389">
      <w:pPr>
        <w:pStyle w:val="Liste10"/>
        <w:numPr>
          <w:ilvl w:val="0"/>
          <w:numId w:val="0"/>
        </w:numPr>
      </w:pPr>
    </w:p>
    <w:p w14:paraId="37E2C418" w14:textId="77777777" w:rsidR="00A66389" w:rsidRDefault="00A66389" w:rsidP="00A66389">
      <w:pPr>
        <w:pStyle w:val="Titel2"/>
      </w:pPr>
      <w:r>
        <w:t>Übungsmaterialien</w:t>
      </w:r>
    </w:p>
    <w:p w14:paraId="09C59255" w14:textId="75B4B35D" w:rsidR="00A66389" w:rsidRPr="00AD5FB6" w:rsidRDefault="00DB6FA2" w:rsidP="00AD5FB6">
      <w:pPr>
        <w:pStyle w:val="Liste10"/>
      </w:pPr>
      <w:r>
        <w:t xml:space="preserve">Übungsanleitung für die Studierenden: </w:t>
      </w:r>
      <w:r w:rsidRPr="00AD5FB6">
        <w:t>ITBO1_AnalyseundNeukonzeptioneinerElektronik.pdf</w:t>
      </w:r>
    </w:p>
    <w:p w14:paraId="3051F68A" w14:textId="256850C6" w:rsidR="00DB6FA2" w:rsidRPr="00AD5FB6" w:rsidRDefault="00DB6FA2" w:rsidP="00AD5FB6">
      <w:pPr>
        <w:pStyle w:val="Liste10"/>
      </w:pPr>
      <w:r w:rsidRPr="00AD5FB6">
        <w:t xml:space="preserve">Vorlage «Bill of Materials»: </w:t>
      </w:r>
      <w:r w:rsidRPr="00AD5FB6">
        <w:t>ITBO1_Bill of Materials.xlsx</w:t>
      </w:r>
    </w:p>
    <w:p w14:paraId="2DEF91CD" w14:textId="0C3A234F" w:rsidR="00DB6FA2" w:rsidRDefault="00DB6FA2" w:rsidP="00AD5FB6">
      <w:pPr>
        <w:pStyle w:val="Liste10"/>
      </w:pPr>
      <w:r w:rsidRPr="00DB6FA2">
        <w:t xml:space="preserve">Vorlage für Datenblatt: </w:t>
      </w:r>
      <w:r w:rsidRPr="00AD5FB6">
        <w:t>ITBO1_Datenblatt_Vorlage.docx</w:t>
      </w:r>
    </w:p>
    <w:p w14:paraId="2D694453" w14:textId="77777777" w:rsidR="00784D16" w:rsidRPr="00AD5FB6" w:rsidRDefault="00784D16" w:rsidP="00784D16">
      <w:pPr>
        <w:pStyle w:val="Liste10"/>
        <w:numPr>
          <w:ilvl w:val="0"/>
          <w:numId w:val="0"/>
        </w:numPr>
        <w:ind w:left="360"/>
      </w:pPr>
    </w:p>
    <w:p w14:paraId="7B8B7C73" w14:textId="77777777" w:rsidR="00A66389" w:rsidRDefault="00A66389" w:rsidP="00A66389">
      <w:pPr>
        <w:pStyle w:val="Titel2"/>
      </w:pPr>
      <w:r>
        <w:t>Prüfungsmaterialien</w:t>
      </w:r>
    </w:p>
    <w:p w14:paraId="30DD3CCC" w14:textId="083B6CB7" w:rsidR="00A66389" w:rsidRPr="00784D16" w:rsidRDefault="00784D16" w:rsidP="00A66389">
      <w:pPr>
        <w:pStyle w:val="Liste10"/>
      </w:pPr>
      <w:r>
        <w:t xml:space="preserve">Erste Version einer Prüfung: </w:t>
      </w:r>
      <w:r w:rsidRPr="00784D16">
        <w:rPr>
          <w:i/>
        </w:rPr>
        <w:t>ITBO1_Pruefung.docx</w:t>
      </w:r>
    </w:p>
    <w:p w14:paraId="6AC65E34" w14:textId="1DA5AB21" w:rsidR="00784D16" w:rsidRPr="00642C12" w:rsidRDefault="00784D16" w:rsidP="00A66389">
      <w:pPr>
        <w:pStyle w:val="Liste10"/>
      </w:pPr>
      <w:r>
        <w:t xml:space="preserve">Musterlösung der Prüfung: </w:t>
      </w:r>
      <w:r w:rsidRPr="00784D16">
        <w:rPr>
          <w:i/>
        </w:rPr>
        <w:t>ITBO1_Pruefung_Loesung.docx</w:t>
      </w:r>
    </w:p>
    <w:sectPr w:rsidR="00784D16" w:rsidRPr="00642C12" w:rsidSect="009300D1">
      <w:headerReference w:type="default" r:id="rId11"/>
      <w:footerReference w:type="default" r:id="rId12"/>
      <w:pgSz w:w="11906" w:h="16838" w:code="9"/>
      <w:pgMar w:top="2268" w:right="1134"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686D" w14:textId="77777777" w:rsidR="002E5C05" w:rsidRDefault="002E5C05" w:rsidP="000A7B11">
      <w:pPr>
        <w:spacing w:after="0" w:line="240" w:lineRule="auto"/>
      </w:pPr>
      <w:r>
        <w:separator/>
      </w:r>
    </w:p>
  </w:endnote>
  <w:endnote w:type="continuationSeparator" w:id="0">
    <w:p w14:paraId="107BFC38" w14:textId="77777777" w:rsidR="002E5C05" w:rsidRDefault="002E5C05" w:rsidP="000A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9E6F" w14:textId="7BAA99BB" w:rsidR="00FE1F17" w:rsidRPr="002D4CA5" w:rsidRDefault="00000000" w:rsidP="00651FCC">
    <w:pPr>
      <w:pStyle w:val="Fuzeile"/>
      <w:tabs>
        <w:tab w:val="clear" w:pos="9072"/>
        <w:tab w:val="right" w:pos="9354"/>
      </w:tabs>
      <w:rPr>
        <w:rFonts w:ascii="Arial" w:hAnsi="Arial" w:cs="Arial"/>
        <w:sz w:val="16"/>
        <w:szCs w:val="16"/>
      </w:rPr>
    </w:pPr>
    <w:sdt>
      <w:sdtPr>
        <w:rPr>
          <w:rFonts w:ascii="Arial" w:hAnsi="Arial" w:cs="Arial"/>
          <w:sz w:val="16"/>
          <w:szCs w:val="16"/>
        </w:rPr>
        <w:alias w:val="Titel"/>
        <w:tag w:val=""/>
        <w:id w:val="-1438522244"/>
        <w:lock w:val="sdtLocked"/>
        <w:placeholder>
          <w:docPart w:val="0DFEDE7B9B344E8BA2D15D861D46397E"/>
        </w:placeholder>
        <w:dataBinding w:prefixMappings="xmlns:ns0='http://purl.org/dc/elements/1.1/' xmlns:ns1='http://schemas.openxmlformats.org/package/2006/metadata/core-properties' " w:xpath="/ns1:coreProperties[1]/ns0:title[1]" w:storeItemID="{6C3C8BC8-F283-45AE-878A-BAB7291924A1}"/>
        <w:text/>
      </w:sdtPr>
      <w:sdtContent>
        <w:r w:rsidR="00E45CC1">
          <w:rPr>
            <w:rFonts w:ascii="Arial" w:hAnsi="Arial" w:cs="Arial"/>
            <w:sz w:val="16"/>
            <w:szCs w:val="16"/>
          </w:rPr>
          <w:t>Analyse und Neukonzeption einer Elektronik</w:t>
        </w:r>
      </w:sdtContent>
    </w:sdt>
    <w:r w:rsidR="00FE1F17" w:rsidRPr="002D4CA5">
      <w:rPr>
        <w:rFonts w:ascii="Arial" w:hAnsi="Arial" w:cs="Arial"/>
        <w:sz w:val="16"/>
        <w:szCs w:val="16"/>
      </w:rPr>
      <w:tab/>
    </w:r>
    <w:r w:rsidR="00FE1F17" w:rsidRPr="002D4CA5">
      <w:rPr>
        <w:rFonts w:ascii="Arial" w:hAnsi="Arial" w:cs="Arial"/>
        <w:sz w:val="16"/>
        <w:szCs w:val="16"/>
      </w:rPr>
      <w:tab/>
    </w:r>
    <w:r w:rsidR="00FE1F17">
      <w:rPr>
        <w:rFonts w:ascii="Arial" w:hAnsi="Arial" w:cs="Arial"/>
        <w:sz w:val="16"/>
        <w:szCs w:val="16"/>
      </w:rPr>
      <w:t xml:space="preserve">Seite </w:t>
    </w:r>
    <w:r w:rsidR="00FE1F17" w:rsidRPr="00840B41">
      <w:rPr>
        <w:rFonts w:ascii="Arial" w:hAnsi="Arial" w:cs="Arial"/>
        <w:sz w:val="16"/>
        <w:szCs w:val="16"/>
      </w:rPr>
      <w:fldChar w:fldCharType="begin"/>
    </w:r>
    <w:r w:rsidR="00FE1F17" w:rsidRPr="00840B41">
      <w:rPr>
        <w:rFonts w:ascii="Arial" w:hAnsi="Arial" w:cs="Arial"/>
        <w:sz w:val="16"/>
        <w:szCs w:val="16"/>
      </w:rPr>
      <w:instrText>PAGE   \* MERGEFORMAT</w:instrText>
    </w:r>
    <w:r w:rsidR="00FE1F17" w:rsidRPr="00840B41">
      <w:rPr>
        <w:rFonts w:ascii="Arial" w:hAnsi="Arial" w:cs="Arial"/>
        <w:sz w:val="16"/>
        <w:szCs w:val="16"/>
      </w:rPr>
      <w:fldChar w:fldCharType="separate"/>
    </w:r>
    <w:r w:rsidR="00FE1F17" w:rsidRPr="00225EF9">
      <w:rPr>
        <w:rFonts w:ascii="Arial" w:hAnsi="Arial" w:cs="Arial"/>
        <w:noProof/>
        <w:sz w:val="16"/>
        <w:szCs w:val="16"/>
        <w:lang w:val="de-DE"/>
      </w:rPr>
      <w:t>1</w:t>
    </w:r>
    <w:r w:rsidR="00FE1F17" w:rsidRPr="00840B41">
      <w:rPr>
        <w:rFonts w:ascii="Arial" w:hAnsi="Arial" w:cs="Arial"/>
        <w:sz w:val="16"/>
        <w:szCs w:val="16"/>
      </w:rPr>
      <w:fldChar w:fldCharType="end"/>
    </w:r>
  </w:p>
  <w:p w14:paraId="1C71E922" w14:textId="77777777" w:rsidR="00FE1F17" w:rsidRPr="00840B41" w:rsidRDefault="00000000" w:rsidP="00651FCC">
    <w:pPr>
      <w:pStyle w:val="Fuzeile"/>
      <w:tabs>
        <w:tab w:val="clear" w:pos="9072"/>
        <w:tab w:val="right" w:pos="9354"/>
      </w:tabs>
      <w:rPr>
        <w:rFonts w:ascii="Arial" w:hAnsi="Arial" w:cs="Arial"/>
        <w:sz w:val="16"/>
        <w:szCs w:val="16"/>
      </w:rPr>
    </w:pPr>
    <w:sdt>
      <w:sdtPr>
        <w:rPr>
          <w:rFonts w:ascii="Arial" w:hAnsi="Arial" w:cs="Arial"/>
          <w:sz w:val="16"/>
          <w:szCs w:val="16"/>
        </w:rPr>
        <w:alias w:val="Betreff"/>
        <w:tag w:val=""/>
        <w:id w:val="1235439529"/>
        <w:lock w:val="sdtLocked"/>
        <w:dataBinding w:prefixMappings="xmlns:ns0='http://purl.org/dc/elements/1.1/' xmlns:ns1='http://schemas.openxmlformats.org/package/2006/metadata/core-properties' " w:xpath="/ns1:coreProperties[1]/ns0:subject[1]" w:storeItemID="{6C3C8BC8-F283-45AE-878A-BAB7291924A1}"/>
        <w:text/>
      </w:sdtPr>
      <w:sdtContent>
        <w:r w:rsidR="00FE1F17">
          <w:rPr>
            <w:rFonts w:ascii="Arial" w:hAnsi="Arial" w:cs="Arial"/>
            <w:sz w:val="16"/>
            <w:szCs w:val="16"/>
          </w:rPr>
          <w:t>IT-Bildungsoffensive TP1 Handlungsfeld «Lernfabrik</w:t>
        </w:r>
      </w:sdtContent>
    </w:sdt>
    <w:r w:rsidR="00FE1F17" w:rsidRPr="002D4CA5">
      <w:rPr>
        <w:rFonts w:ascii="Arial" w:hAnsi="Arial" w:cs="Arial"/>
        <w:sz w:val="16"/>
        <w:szCs w:val="16"/>
      </w:rPr>
      <w:tab/>
    </w:r>
    <w:r w:rsidR="00FE1F17" w:rsidRPr="002D4CA5">
      <w:rPr>
        <w:rFonts w:ascii="Arial" w:hAnsi="Arial" w:cs="Arial"/>
        <w:sz w:val="16"/>
        <w:szCs w:val="16"/>
      </w:rPr>
      <w:tab/>
    </w:r>
    <w:r w:rsidR="00FE1F17">
      <w:rPr>
        <w:rFonts w:ascii="Arial" w:hAnsi="Arial" w:cs="Arial"/>
        <w:sz w:val="16"/>
        <w:szCs w:val="16"/>
      </w:rPr>
      <w:t>OST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6A188" w14:textId="77777777" w:rsidR="002E5C05" w:rsidRDefault="002E5C05" w:rsidP="000A7B11">
      <w:pPr>
        <w:spacing w:after="0" w:line="240" w:lineRule="auto"/>
      </w:pPr>
      <w:r>
        <w:separator/>
      </w:r>
    </w:p>
  </w:footnote>
  <w:footnote w:type="continuationSeparator" w:id="0">
    <w:p w14:paraId="65161EC0" w14:textId="77777777" w:rsidR="002E5C05" w:rsidRDefault="002E5C05" w:rsidP="000A7B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3A32" w14:textId="77777777" w:rsidR="00FE1F17" w:rsidRDefault="00FE1F17" w:rsidP="009300D1">
    <w:pPr>
      <w:pStyle w:val="Kopfzeile"/>
      <w:tabs>
        <w:tab w:val="clear" w:pos="4536"/>
        <w:tab w:val="clear" w:pos="9072"/>
        <w:tab w:val="center" w:pos="4820"/>
        <w:tab w:val="left" w:pos="7088"/>
        <w:tab w:val="left" w:pos="8278"/>
      </w:tabs>
    </w:pPr>
    <w:r>
      <w:rPr>
        <w:noProof/>
        <w:lang w:eastAsia="de-CH"/>
      </w:rPr>
      <w:drawing>
        <wp:anchor distT="0" distB="0" distL="114300" distR="114300" simplePos="0" relativeHeight="251659264" behindDoc="0" locked="1" layoutInCell="1" allowOverlap="0" wp14:anchorId="706E9946" wp14:editId="5DFB164D">
          <wp:simplePos x="0" y="0"/>
          <wp:positionH relativeFrom="margin">
            <wp:align>right</wp:align>
          </wp:positionH>
          <wp:positionV relativeFrom="page">
            <wp:posOffset>399415</wp:posOffset>
          </wp:positionV>
          <wp:extent cx="1494000" cy="669600"/>
          <wp:effectExtent l="0" t="0" r="0" b="0"/>
          <wp:wrapNone/>
          <wp:docPr id="427" name="Grafik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T_Logo_DE_RGB@2000ppi.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4000" cy="669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157C"/>
    <w:multiLevelType w:val="multilevel"/>
    <w:tmpl w:val="82F2259C"/>
    <w:styleLink w:val="Liste3"/>
    <w:lvl w:ilvl="0">
      <w:start w:val="1"/>
      <w:numFmt w:val="decimal"/>
      <w:pStyle w:val="Liste30"/>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418" w:hanging="681"/>
      </w:pPr>
      <w:rPr>
        <w:rFonts w:hint="default"/>
      </w:rPr>
    </w:lvl>
    <w:lvl w:ilvl="3">
      <w:start w:val="1"/>
      <w:numFmt w:val="decimal"/>
      <w:lvlText w:val="%1.%2.%3.%4."/>
      <w:lvlJc w:val="left"/>
      <w:pPr>
        <w:ind w:left="2268" w:hanging="850"/>
      </w:pPr>
      <w:rPr>
        <w:rFonts w:hint="default"/>
      </w:rPr>
    </w:lvl>
    <w:lvl w:ilvl="4">
      <w:start w:val="1"/>
      <w:numFmt w:val="decimal"/>
      <w:lvlText w:val="%1.%2.%3.%4.%5."/>
      <w:lvlJc w:val="left"/>
      <w:pPr>
        <w:ind w:left="3232" w:hanging="964"/>
      </w:pPr>
      <w:rPr>
        <w:rFonts w:hint="default"/>
      </w:rPr>
    </w:lvl>
    <w:lvl w:ilvl="5">
      <w:start w:val="1"/>
      <w:numFmt w:val="decimal"/>
      <w:lvlText w:val="%1.%2.%3.%4.%5.%6."/>
      <w:lvlJc w:val="left"/>
      <w:pPr>
        <w:ind w:left="4423" w:hanging="1191"/>
      </w:pPr>
      <w:rPr>
        <w:rFonts w:hint="default"/>
      </w:rPr>
    </w:lvl>
    <w:lvl w:ilvl="6">
      <w:start w:val="1"/>
      <w:numFmt w:val="decimal"/>
      <w:lvlText w:val="%1.%2.%3.%4.%5.%6.%7."/>
      <w:lvlJc w:val="left"/>
      <w:pPr>
        <w:ind w:left="5840" w:hanging="1417"/>
      </w:pPr>
      <w:rPr>
        <w:rFonts w:hint="default"/>
      </w:rPr>
    </w:lvl>
    <w:lvl w:ilvl="7">
      <w:start w:val="1"/>
      <w:numFmt w:val="decimal"/>
      <w:lvlText w:val="%1.%2.%3.%4.%5.%6.%7.%8."/>
      <w:lvlJc w:val="left"/>
      <w:pPr>
        <w:tabs>
          <w:tab w:val="num" w:pos="5840"/>
        </w:tabs>
        <w:ind w:left="6804" w:hanging="964"/>
      </w:pPr>
      <w:rPr>
        <w:rFonts w:hint="default"/>
      </w:rPr>
    </w:lvl>
    <w:lvl w:ilvl="8">
      <w:start w:val="1"/>
      <w:numFmt w:val="decimal"/>
      <w:lvlText w:val="%1.%2.%3.%4.%5.%6.%7.%8.%9."/>
      <w:lvlJc w:val="left"/>
      <w:pPr>
        <w:ind w:left="7655" w:hanging="851"/>
      </w:pPr>
      <w:rPr>
        <w:rFonts w:hint="default"/>
      </w:rPr>
    </w:lvl>
  </w:abstractNum>
  <w:abstractNum w:abstractNumId="1" w15:restartNumberingAfterBreak="0">
    <w:nsid w:val="109F5BEA"/>
    <w:multiLevelType w:val="multilevel"/>
    <w:tmpl w:val="782A5C9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8040AC0"/>
    <w:multiLevelType w:val="multilevel"/>
    <w:tmpl w:val="9D0E943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B01D21"/>
    <w:multiLevelType w:val="multilevel"/>
    <w:tmpl w:val="2FD44222"/>
    <w:lvl w:ilvl="0">
      <w:start w:val="1"/>
      <w:numFmt w:val="bullet"/>
      <w:lvlText w:val=""/>
      <w:lvlJc w:val="left"/>
      <w:pPr>
        <w:ind w:left="360" w:hanging="360"/>
      </w:pPr>
      <w:rPr>
        <w:rFonts w:ascii="Wingdings 2" w:hAnsi="Wingdings 2" w:hint="default"/>
        <w:color w:val="8C195F" w:themeColor="text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Arial" w:hAnsi="Arial" w:hint="default"/>
      </w:rPr>
    </w:lvl>
    <w:lvl w:ilvl="3">
      <w:start w:val="1"/>
      <w:numFmt w:val="bullet"/>
      <w:lvlText w:val="–"/>
      <w:lvlJc w:val="left"/>
      <w:pPr>
        <w:ind w:left="1440" w:hanging="360"/>
      </w:pPr>
      <w:rPr>
        <w:rFonts w:ascii="Arial" w:hAnsi="Arial" w:hint="default"/>
      </w:rPr>
    </w:lvl>
    <w:lvl w:ilvl="4">
      <w:start w:val="1"/>
      <w:numFmt w:val="bullet"/>
      <w:lvlText w:val="–"/>
      <w:lvlJc w:val="left"/>
      <w:pPr>
        <w:ind w:left="1800" w:hanging="360"/>
      </w:pPr>
      <w:rPr>
        <w:rFonts w:ascii="Arial" w:hAnsi="Arial" w:hint="default"/>
      </w:rPr>
    </w:lvl>
    <w:lvl w:ilvl="5">
      <w:start w:val="1"/>
      <w:numFmt w:val="bullet"/>
      <w:lvlText w:val="–"/>
      <w:lvlJc w:val="left"/>
      <w:pPr>
        <w:ind w:left="2160" w:hanging="360"/>
      </w:pPr>
      <w:rPr>
        <w:rFonts w:ascii="Arial" w:hAnsi="Arial" w:hint="default"/>
      </w:rPr>
    </w:lvl>
    <w:lvl w:ilvl="6">
      <w:start w:val="1"/>
      <w:numFmt w:val="bullet"/>
      <w:lvlText w:val="–"/>
      <w:lvlJc w:val="left"/>
      <w:pPr>
        <w:ind w:left="2520" w:hanging="360"/>
      </w:pPr>
      <w:rPr>
        <w:rFonts w:ascii="Arial" w:hAnsi="Arial" w:hint="default"/>
      </w:rPr>
    </w:lvl>
    <w:lvl w:ilvl="7">
      <w:start w:val="1"/>
      <w:numFmt w:val="bullet"/>
      <w:lvlText w:val="–"/>
      <w:lvlJc w:val="left"/>
      <w:pPr>
        <w:ind w:left="2880" w:hanging="360"/>
      </w:pPr>
      <w:rPr>
        <w:rFonts w:ascii="Arial" w:hAnsi="Arial" w:hint="default"/>
      </w:rPr>
    </w:lvl>
    <w:lvl w:ilvl="8">
      <w:start w:val="1"/>
      <w:numFmt w:val="bullet"/>
      <w:lvlText w:val="–"/>
      <w:lvlJc w:val="left"/>
      <w:pPr>
        <w:ind w:left="3240" w:hanging="360"/>
      </w:pPr>
      <w:rPr>
        <w:rFonts w:ascii="Arial" w:hAnsi="Arial" w:hint="default"/>
      </w:rPr>
    </w:lvl>
  </w:abstractNum>
  <w:abstractNum w:abstractNumId="4" w15:restartNumberingAfterBreak="0">
    <w:nsid w:val="1D156997"/>
    <w:multiLevelType w:val="multilevel"/>
    <w:tmpl w:val="31B8D4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890778"/>
    <w:multiLevelType w:val="multilevel"/>
    <w:tmpl w:val="08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08417DD"/>
    <w:multiLevelType w:val="hybridMultilevel"/>
    <w:tmpl w:val="3976C3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AFC4301"/>
    <w:multiLevelType w:val="multilevel"/>
    <w:tmpl w:val="8BCA4AD2"/>
    <w:styleLink w:val="Liste1"/>
    <w:lvl w:ilvl="0">
      <w:start w:val="1"/>
      <w:numFmt w:val="bullet"/>
      <w:pStyle w:val="Liste10"/>
      <w:lvlText w:val=""/>
      <w:lvlJc w:val="left"/>
      <w:pPr>
        <w:ind w:left="360" w:hanging="360"/>
      </w:pPr>
      <w:rPr>
        <w:rFonts w:ascii="Wingdings 2" w:hAnsi="Wingdings 2" w:hint="default"/>
        <w:color w:val="8C195F" w:themeColor="text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Arial" w:hAnsi="Arial" w:hint="default"/>
      </w:rPr>
    </w:lvl>
    <w:lvl w:ilvl="3">
      <w:start w:val="1"/>
      <w:numFmt w:val="bullet"/>
      <w:lvlText w:val="–"/>
      <w:lvlJc w:val="left"/>
      <w:pPr>
        <w:ind w:left="1440" w:hanging="360"/>
      </w:pPr>
      <w:rPr>
        <w:rFonts w:ascii="Arial" w:hAnsi="Arial" w:hint="default"/>
      </w:rPr>
    </w:lvl>
    <w:lvl w:ilvl="4">
      <w:start w:val="1"/>
      <w:numFmt w:val="bullet"/>
      <w:lvlText w:val="–"/>
      <w:lvlJc w:val="left"/>
      <w:pPr>
        <w:ind w:left="1800" w:hanging="360"/>
      </w:pPr>
      <w:rPr>
        <w:rFonts w:ascii="Arial" w:hAnsi="Arial" w:hint="default"/>
      </w:rPr>
    </w:lvl>
    <w:lvl w:ilvl="5">
      <w:start w:val="1"/>
      <w:numFmt w:val="bullet"/>
      <w:lvlText w:val="–"/>
      <w:lvlJc w:val="left"/>
      <w:pPr>
        <w:ind w:left="2160" w:hanging="360"/>
      </w:pPr>
      <w:rPr>
        <w:rFonts w:ascii="Arial" w:hAnsi="Arial" w:hint="default"/>
      </w:rPr>
    </w:lvl>
    <w:lvl w:ilvl="6">
      <w:start w:val="1"/>
      <w:numFmt w:val="bullet"/>
      <w:lvlText w:val="–"/>
      <w:lvlJc w:val="left"/>
      <w:pPr>
        <w:ind w:left="2520" w:hanging="360"/>
      </w:pPr>
      <w:rPr>
        <w:rFonts w:ascii="Arial" w:hAnsi="Arial" w:hint="default"/>
      </w:rPr>
    </w:lvl>
    <w:lvl w:ilvl="7">
      <w:start w:val="1"/>
      <w:numFmt w:val="bullet"/>
      <w:lvlText w:val="–"/>
      <w:lvlJc w:val="left"/>
      <w:pPr>
        <w:ind w:left="2880" w:hanging="360"/>
      </w:pPr>
      <w:rPr>
        <w:rFonts w:ascii="Arial" w:hAnsi="Arial" w:hint="default"/>
      </w:rPr>
    </w:lvl>
    <w:lvl w:ilvl="8">
      <w:start w:val="1"/>
      <w:numFmt w:val="bullet"/>
      <w:lvlText w:val="–"/>
      <w:lvlJc w:val="left"/>
      <w:pPr>
        <w:ind w:left="3240" w:hanging="360"/>
      </w:pPr>
      <w:rPr>
        <w:rFonts w:ascii="Arial" w:hAnsi="Arial" w:hint="default"/>
      </w:rPr>
    </w:lvl>
  </w:abstractNum>
  <w:abstractNum w:abstractNumId="8" w15:restartNumberingAfterBreak="0">
    <w:nsid w:val="36680301"/>
    <w:multiLevelType w:val="multilevel"/>
    <w:tmpl w:val="D67AACCC"/>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418" w:hanging="68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BC7955"/>
    <w:multiLevelType w:val="multilevel"/>
    <w:tmpl w:val="B9EE9792"/>
    <w:styleLink w:val="Liste2"/>
    <w:lvl w:ilvl="0">
      <w:start w:val="1"/>
      <w:numFmt w:val="decimal"/>
      <w:pStyle w:val="Liste20"/>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5E2849"/>
    <w:multiLevelType w:val="multilevel"/>
    <w:tmpl w:val="849253E4"/>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418" w:hanging="681"/>
      </w:pPr>
      <w:rPr>
        <w:rFonts w:hint="default"/>
      </w:rPr>
    </w:lvl>
    <w:lvl w:ilvl="3">
      <w:start w:val="1"/>
      <w:numFmt w:val="decimal"/>
      <w:lvlText w:val="%1.%2.%3.%4."/>
      <w:lvlJc w:val="left"/>
      <w:pPr>
        <w:ind w:left="2268" w:hanging="850"/>
      </w:pPr>
      <w:rPr>
        <w:rFonts w:hint="default"/>
      </w:rPr>
    </w:lvl>
    <w:lvl w:ilvl="4">
      <w:start w:val="1"/>
      <w:numFmt w:val="decimal"/>
      <w:lvlText w:val="%1.%2.%3.%4.%5."/>
      <w:lvlJc w:val="left"/>
      <w:pPr>
        <w:ind w:left="3232" w:hanging="964"/>
      </w:pPr>
      <w:rPr>
        <w:rFonts w:hint="default"/>
      </w:rPr>
    </w:lvl>
    <w:lvl w:ilvl="5">
      <w:start w:val="1"/>
      <w:numFmt w:val="decimal"/>
      <w:lvlText w:val="%1.%2.%3.%4.%5.%6."/>
      <w:lvlJc w:val="left"/>
      <w:pPr>
        <w:ind w:left="4423" w:hanging="1191"/>
      </w:pPr>
      <w:rPr>
        <w:rFonts w:hint="default"/>
      </w:rPr>
    </w:lvl>
    <w:lvl w:ilvl="6">
      <w:start w:val="1"/>
      <w:numFmt w:val="decimal"/>
      <w:lvlText w:val="%1.%2.%3.%4.%5.%6.%7."/>
      <w:lvlJc w:val="left"/>
      <w:pPr>
        <w:ind w:left="5840" w:hanging="1417"/>
      </w:pPr>
      <w:rPr>
        <w:rFonts w:hint="default"/>
      </w:rPr>
    </w:lvl>
    <w:lvl w:ilvl="7">
      <w:start w:val="1"/>
      <w:numFmt w:val="decimal"/>
      <w:lvlText w:val="%1.%2.%3.%4.%5.%6.%7.%8."/>
      <w:lvlJc w:val="left"/>
      <w:pPr>
        <w:tabs>
          <w:tab w:val="num" w:pos="5840"/>
        </w:tabs>
        <w:ind w:left="6804" w:hanging="964"/>
      </w:pPr>
      <w:rPr>
        <w:rFonts w:hint="default"/>
      </w:rPr>
    </w:lvl>
    <w:lvl w:ilvl="8">
      <w:start w:val="1"/>
      <w:numFmt w:val="decimal"/>
      <w:lvlText w:val="%1.%2.%3.%4.%5.%6.%7.%8.%9."/>
      <w:lvlJc w:val="left"/>
      <w:pPr>
        <w:ind w:left="7655" w:hanging="851"/>
      </w:pPr>
      <w:rPr>
        <w:rFonts w:hint="default"/>
      </w:rPr>
    </w:lvl>
  </w:abstractNum>
  <w:abstractNum w:abstractNumId="11" w15:restartNumberingAfterBreak="0">
    <w:nsid w:val="4D24213E"/>
    <w:multiLevelType w:val="hybridMultilevel"/>
    <w:tmpl w:val="8A06896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EC77CF4"/>
    <w:multiLevelType w:val="hybridMultilevel"/>
    <w:tmpl w:val="FF6EAC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51544AB4"/>
    <w:multiLevelType w:val="hybridMultilevel"/>
    <w:tmpl w:val="1092190C"/>
    <w:lvl w:ilvl="0" w:tplc="14F2031C">
      <w:numFmt w:val="bullet"/>
      <w:lvlText w:val="•"/>
      <w:lvlJc w:val="left"/>
      <w:pPr>
        <w:ind w:left="1065" w:hanging="705"/>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5F3A0F5C"/>
    <w:multiLevelType w:val="hybridMultilevel"/>
    <w:tmpl w:val="DDD0EE62"/>
    <w:lvl w:ilvl="0" w:tplc="C44C1736">
      <w:start w:val="1"/>
      <w:numFmt w:val="bullet"/>
      <w:lvlText w:val=""/>
      <w:lvlJc w:val="left"/>
      <w:pPr>
        <w:ind w:left="360" w:hanging="360"/>
      </w:pPr>
      <w:rPr>
        <w:rFonts w:ascii="Symbol" w:hAnsi="Symbol" w:hint="default"/>
        <w:color w:val="8C195F" w:themeColor="text2"/>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5" w15:restartNumberingAfterBreak="0">
    <w:nsid w:val="6B167E75"/>
    <w:multiLevelType w:val="hybridMultilevel"/>
    <w:tmpl w:val="CB3EAE28"/>
    <w:lvl w:ilvl="0" w:tplc="A13274AC">
      <w:start w:val="1"/>
      <w:numFmt w:val="decimal"/>
      <w:pStyle w:val="Traktandum"/>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6" w15:restartNumberingAfterBreak="0">
    <w:nsid w:val="73DD4805"/>
    <w:multiLevelType w:val="multilevel"/>
    <w:tmpl w:val="DAA22EF0"/>
    <w:lvl w:ilvl="0">
      <w:start w:val="1"/>
      <w:numFmt w:val="decimal"/>
      <w:pStyle w:val="berschrift1"/>
      <w:lvlText w:val="%1."/>
      <w:lvlJc w:val="left"/>
      <w:pPr>
        <w:ind w:left="360" w:hanging="360"/>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7" w15:restartNumberingAfterBreak="0">
    <w:nsid w:val="7541230C"/>
    <w:multiLevelType w:val="multilevel"/>
    <w:tmpl w:val="2DD23B34"/>
    <w:lvl w:ilvl="0">
      <w:start w:val="1"/>
      <w:numFmt w:val="bullet"/>
      <w:lvlText w:val=""/>
      <w:lvlJc w:val="left"/>
      <w:pPr>
        <w:ind w:left="360" w:hanging="360"/>
      </w:pPr>
      <w:rPr>
        <w:rFonts w:ascii="Wingdings 2" w:hAnsi="Wingdings 2" w:hint="default"/>
        <w:color w:val="8C195F" w:themeColor="text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Arial" w:hAnsi="Aria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DDC3BA2"/>
    <w:multiLevelType w:val="multilevel"/>
    <w:tmpl w:val="D67AACCC"/>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418" w:hanging="68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FFA5BE0"/>
    <w:multiLevelType w:val="multilevel"/>
    <w:tmpl w:val="1FA07E0C"/>
    <w:lvl w:ilvl="0">
      <w:start w:val="1"/>
      <w:numFmt w:val="bullet"/>
      <w:pStyle w:val="z1Abstandnach3pt"/>
      <w:lvlText w:val=""/>
      <w:lvlJc w:val="left"/>
      <w:pPr>
        <w:ind w:left="360" w:hanging="360"/>
      </w:pPr>
      <w:rPr>
        <w:rFonts w:ascii="Symbol" w:hAnsi="Symbol" w:hint="default"/>
        <w:color w:val="8C195F" w:themeColor="text2"/>
      </w:rPr>
    </w:lvl>
    <w:lvl w:ilvl="1">
      <w:start w:val="1"/>
      <w:numFmt w:val="bullet"/>
      <w:pStyle w:val="z2Abstandnach3pt"/>
      <w:lvlText w:val=""/>
      <w:lvlJc w:val="left"/>
      <w:pPr>
        <w:ind w:left="720" w:hanging="360"/>
      </w:pPr>
      <w:rPr>
        <w:rFonts w:ascii="Wingdings" w:hAnsi="Wingdings" w:hint="default"/>
        <w:color w:val="000000" w:themeColor="text1"/>
      </w:rPr>
    </w:lvl>
    <w:lvl w:ilvl="2">
      <w:start w:val="1"/>
      <w:numFmt w:val="bullet"/>
      <w:pStyle w:val="z3Abstandnach3pt"/>
      <w:lvlText w:val="–"/>
      <w:lvlJc w:val="left"/>
      <w:pPr>
        <w:ind w:left="1080" w:hanging="360"/>
      </w:pPr>
      <w:rPr>
        <w:rFonts w:ascii="Arial" w:hAnsi="Aria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873889435">
    <w:abstractNumId w:val="16"/>
  </w:num>
  <w:num w:numId="2" w16cid:durableId="479923975">
    <w:abstractNumId w:val="5"/>
  </w:num>
  <w:num w:numId="3" w16cid:durableId="1822576175">
    <w:abstractNumId w:val="14"/>
  </w:num>
  <w:num w:numId="4" w16cid:durableId="239095004">
    <w:abstractNumId w:val="1"/>
  </w:num>
  <w:num w:numId="5" w16cid:durableId="1390959278">
    <w:abstractNumId w:val="15"/>
  </w:num>
  <w:num w:numId="6" w16cid:durableId="1903716872">
    <w:abstractNumId w:val="19"/>
  </w:num>
  <w:num w:numId="7" w16cid:durableId="6560315">
    <w:abstractNumId w:val="19"/>
  </w:num>
  <w:num w:numId="8" w16cid:durableId="1045787318">
    <w:abstractNumId w:val="19"/>
  </w:num>
  <w:num w:numId="9" w16cid:durableId="384645100">
    <w:abstractNumId w:val="17"/>
  </w:num>
  <w:num w:numId="10" w16cid:durableId="1750690468">
    <w:abstractNumId w:val="18"/>
  </w:num>
  <w:num w:numId="11" w16cid:durableId="835809032">
    <w:abstractNumId w:val="8"/>
  </w:num>
  <w:num w:numId="12" w16cid:durableId="182867578">
    <w:abstractNumId w:val="3"/>
  </w:num>
  <w:num w:numId="13" w16cid:durableId="1235044277">
    <w:abstractNumId w:val="2"/>
  </w:num>
  <w:num w:numId="14" w16cid:durableId="1795320881">
    <w:abstractNumId w:val="10"/>
  </w:num>
  <w:num w:numId="15" w16cid:durableId="1027292965">
    <w:abstractNumId w:val="7"/>
  </w:num>
  <w:num w:numId="16" w16cid:durableId="1083986953">
    <w:abstractNumId w:val="9"/>
  </w:num>
  <w:num w:numId="17" w16cid:durableId="605189763">
    <w:abstractNumId w:val="0"/>
  </w:num>
  <w:num w:numId="18" w16cid:durableId="343747357">
    <w:abstractNumId w:val="16"/>
  </w:num>
  <w:num w:numId="19" w16cid:durableId="2079941588">
    <w:abstractNumId w:val="16"/>
  </w:num>
  <w:num w:numId="20" w16cid:durableId="1330673963">
    <w:abstractNumId w:val="16"/>
  </w:num>
  <w:num w:numId="21" w16cid:durableId="2019694501">
    <w:abstractNumId w:val="4"/>
  </w:num>
  <w:num w:numId="22" w16cid:durableId="67852898">
    <w:abstractNumId w:val="6"/>
  </w:num>
  <w:num w:numId="23" w16cid:durableId="1727993360">
    <w:abstractNumId w:val="12"/>
  </w:num>
  <w:num w:numId="24" w16cid:durableId="2041084184">
    <w:abstractNumId w:val="7"/>
  </w:num>
  <w:num w:numId="25" w16cid:durableId="548542362">
    <w:abstractNumId w:val="7"/>
  </w:num>
  <w:num w:numId="26" w16cid:durableId="1569537509">
    <w:abstractNumId w:val="11"/>
  </w:num>
  <w:num w:numId="27" w16cid:durableId="155656056">
    <w:abstractNumId w:val="13"/>
  </w:num>
  <w:num w:numId="28" w16cid:durableId="1895701902">
    <w:abstractNumId w:val="7"/>
  </w:num>
  <w:num w:numId="29" w16cid:durableId="17365867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CC1"/>
    <w:rsid w:val="00001D97"/>
    <w:rsid w:val="00002488"/>
    <w:rsid w:val="0001048A"/>
    <w:rsid w:val="00033B04"/>
    <w:rsid w:val="000606F1"/>
    <w:rsid w:val="00075B86"/>
    <w:rsid w:val="000857F0"/>
    <w:rsid w:val="000A20B7"/>
    <w:rsid w:val="000A7B11"/>
    <w:rsid w:val="000B65E1"/>
    <w:rsid w:val="000C5FB6"/>
    <w:rsid w:val="000D0896"/>
    <w:rsid w:val="0012776E"/>
    <w:rsid w:val="001407B6"/>
    <w:rsid w:val="00143CE8"/>
    <w:rsid w:val="00175DE3"/>
    <w:rsid w:val="001D7505"/>
    <w:rsid w:val="001D75C2"/>
    <w:rsid w:val="00200C26"/>
    <w:rsid w:val="00203A39"/>
    <w:rsid w:val="0020748D"/>
    <w:rsid w:val="00224591"/>
    <w:rsid w:val="00225EF9"/>
    <w:rsid w:val="00235771"/>
    <w:rsid w:val="002434CC"/>
    <w:rsid w:val="002A2536"/>
    <w:rsid w:val="002D4CA5"/>
    <w:rsid w:val="002E37C8"/>
    <w:rsid w:val="002E5C05"/>
    <w:rsid w:val="002F10EB"/>
    <w:rsid w:val="002F51B7"/>
    <w:rsid w:val="0030398E"/>
    <w:rsid w:val="00327034"/>
    <w:rsid w:val="003351DC"/>
    <w:rsid w:val="00354248"/>
    <w:rsid w:val="00357A0A"/>
    <w:rsid w:val="003A3963"/>
    <w:rsid w:val="003E1671"/>
    <w:rsid w:val="00410106"/>
    <w:rsid w:val="00415D0A"/>
    <w:rsid w:val="004445A1"/>
    <w:rsid w:val="004A3396"/>
    <w:rsid w:val="00537107"/>
    <w:rsid w:val="00562B53"/>
    <w:rsid w:val="00581783"/>
    <w:rsid w:val="00586625"/>
    <w:rsid w:val="00593808"/>
    <w:rsid w:val="005B6050"/>
    <w:rsid w:val="005B66E9"/>
    <w:rsid w:val="005C7219"/>
    <w:rsid w:val="00642C12"/>
    <w:rsid w:val="00642D1C"/>
    <w:rsid w:val="00651FCC"/>
    <w:rsid w:val="00666B77"/>
    <w:rsid w:val="0067697E"/>
    <w:rsid w:val="00680593"/>
    <w:rsid w:val="00683AFE"/>
    <w:rsid w:val="006914A4"/>
    <w:rsid w:val="006A4CBD"/>
    <w:rsid w:val="006B090E"/>
    <w:rsid w:val="00731A14"/>
    <w:rsid w:val="00755A6D"/>
    <w:rsid w:val="00784D16"/>
    <w:rsid w:val="007A2962"/>
    <w:rsid w:val="007A41A8"/>
    <w:rsid w:val="007B1B69"/>
    <w:rsid w:val="007B52D2"/>
    <w:rsid w:val="007C2872"/>
    <w:rsid w:val="00823860"/>
    <w:rsid w:val="00840B41"/>
    <w:rsid w:val="00870ACA"/>
    <w:rsid w:val="008B5494"/>
    <w:rsid w:val="009300D1"/>
    <w:rsid w:val="0093597B"/>
    <w:rsid w:val="00967D22"/>
    <w:rsid w:val="00971BAE"/>
    <w:rsid w:val="00971FF2"/>
    <w:rsid w:val="00973773"/>
    <w:rsid w:val="00987BC2"/>
    <w:rsid w:val="009C3FA1"/>
    <w:rsid w:val="009F351C"/>
    <w:rsid w:val="00A20FC9"/>
    <w:rsid w:val="00A2340D"/>
    <w:rsid w:val="00A27608"/>
    <w:rsid w:val="00A31D6C"/>
    <w:rsid w:val="00A61400"/>
    <w:rsid w:val="00A66389"/>
    <w:rsid w:val="00A77ED3"/>
    <w:rsid w:val="00AD5FB6"/>
    <w:rsid w:val="00B04DC9"/>
    <w:rsid w:val="00B37FE2"/>
    <w:rsid w:val="00B729AF"/>
    <w:rsid w:val="00B93602"/>
    <w:rsid w:val="00B9774F"/>
    <w:rsid w:val="00BB3FEC"/>
    <w:rsid w:val="00BD413A"/>
    <w:rsid w:val="00BE652B"/>
    <w:rsid w:val="00C1363F"/>
    <w:rsid w:val="00C246B6"/>
    <w:rsid w:val="00C31213"/>
    <w:rsid w:val="00C4644F"/>
    <w:rsid w:val="00C634D0"/>
    <w:rsid w:val="00C7779E"/>
    <w:rsid w:val="00CB3DB4"/>
    <w:rsid w:val="00CD00F4"/>
    <w:rsid w:val="00CD44CD"/>
    <w:rsid w:val="00CF25E1"/>
    <w:rsid w:val="00D559D6"/>
    <w:rsid w:val="00D5739C"/>
    <w:rsid w:val="00D746D1"/>
    <w:rsid w:val="00D756FA"/>
    <w:rsid w:val="00DB3013"/>
    <w:rsid w:val="00DB6FA2"/>
    <w:rsid w:val="00DD6522"/>
    <w:rsid w:val="00DE5146"/>
    <w:rsid w:val="00DF392A"/>
    <w:rsid w:val="00E42F70"/>
    <w:rsid w:val="00E45CC1"/>
    <w:rsid w:val="00E547E0"/>
    <w:rsid w:val="00E5487B"/>
    <w:rsid w:val="00E9296A"/>
    <w:rsid w:val="00EC54A8"/>
    <w:rsid w:val="00EF3632"/>
    <w:rsid w:val="00F74C7B"/>
    <w:rsid w:val="00F960D0"/>
    <w:rsid w:val="00F97D81"/>
    <w:rsid w:val="00FE1F1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00C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090E"/>
    <w:rPr>
      <w:sz w:val="20"/>
    </w:rPr>
  </w:style>
  <w:style w:type="paragraph" w:styleId="berschrift1">
    <w:name w:val="heading 1"/>
    <w:basedOn w:val="Standard"/>
    <w:next w:val="Standard"/>
    <w:link w:val="berschrift1Zchn"/>
    <w:uiPriority w:val="9"/>
    <w:qFormat/>
    <w:rsid w:val="007B1B69"/>
    <w:pPr>
      <w:keepNext/>
      <w:keepLines/>
      <w:numPr>
        <w:numId w:val="20"/>
      </w:numPr>
      <w:spacing w:before="360" w:after="240"/>
      <w:ind w:left="851" w:hanging="851"/>
      <w:outlineLvl w:val="0"/>
    </w:pPr>
    <w:rPr>
      <w:rFonts w:ascii="Arial" w:eastAsiaTheme="majorEastAsia" w:hAnsi="Arial" w:cs="Arial"/>
      <w:b/>
      <w:bCs/>
      <w:color w:val="000000" w:themeColor="text1"/>
      <w:sz w:val="32"/>
      <w:szCs w:val="32"/>
    </w:rPr>
  </w:style>
  <w:style w:type="paragraph" w:styleId="berschrift2">
    <w:name w:val="heading 2"/>
    <w:basedOn w:val="Standard"/>
    <w:next w:val="Standard"/>
    <w:link w:val="berschrift2Zchn"/>
    <w:uiPriority w:val="9"/>
    <w:unhideWhenUsed/>
    <w:qFormat/>
    <w:rsid w:val="007B1B69"/>
    <w:pPr>
      <w:keepNext/>
      <w:keepLines/>
      <w:numPr>
        <w:ilvl w:val="1"/>
        <w:numId w:val="20"/>
      </w:numPr>
      <w:spacing w:after="240"/>
      <w:ind w:left="851" w:hanging="851"/>
      <w:outlineLvl w:val="1"/>
    </w:pPr>
    <w:rPr>
      <w:rFonts w:ascii="Arial" w:eastAsiaTheme="majorEastAsia" w:hAnsi="Arial" w:cstheme="majorBidi"/>
      <w:b/>
      <w:color w:val="000000" w:themeColor="text1"/>
      <w:sz w:val="24"/>
      <w:szCs w:val="26"/>
    </w:rPr>
  </w:style>
  <w:style w:type="paragraph" w:styleId="berschrift3">
    <w:name w:val="heading 3"/>
    <w:basedOn w:val="Standard"/>
    <w:next w:val="Standard"/>
    <w:link w:val="berschrift3Zchn"/>
    <w:uiPriority w:val="9"/>
    <w:unhideWhenUsed/>
    <w:qFormat/>
    <w:rsid w:val="007B1B69"/>
    <w:pPr>
      <w:keepNext/>
      <w:keepLines/>
      <w:numPr>
        <w:ilvl w:val="2"/>
        <w:numId w:val="20"/>
      </w:numPr>
      <w:spacing w:before="120" w:after="240"/>
      <w:ind w:left="851" w:hanging="851"/>
      <w:outlineLvl w:val="2"/>
    </w:pPr>
    <w:rPr>
      <w:rFonts w:ascii="Arial" w:eastAsiaTheme="majorEastAsia" w:hAnsi="Arial" w:cstheme="majorBidi"/>
      <w:b/>
      <w:color w:val="000000" w:themeColor="text1"/>
      <w:szCs w:val="24"/>
    </w:rPr>
  </w:style>
  <w:style w:type="paragraph" w:styleId="berschrift4">
    <w:name w:val="heading 4"/>
    <w:basedOn w:val="Standard"/>
    <w:next w:val="Standard"/>
    <w:link w:val="berschrift4Zchn"/>
    <w:uiPriority w:val="9"/>
    <w:unhideWhenUsed/>
    <w:qFormat/>
    <w:rsid w:val="007B1B69"/>
    <w:pPr>
      <w:keepNext/>
      <w:keepLines/>
      <w:numPr>
        <w:ilvl w:val="3"/>
        <w:numId w:val="20"/>
      </w:numPr>
      <w:spacing w:before="120" w:after="240"/>
      <w:outlineLvl w:val="3"/>
    </w:pPr>
    <w:rPr>
      <w:rFonts w:ascii="Arial" w:eastAsiaTheme="majorEastAsia" w:hAnsi="Arial" w:cstheme="majorBidi"/>
      <w:b/>
      <w:iCs/>
    </w:rPr>
  </w:style>
  <w:style w:type="paragraph" w:styleId="berschrift5">
    <w:name w:val="heading 5"/>
    <w:basedOn w:val="Standard"/>
    <w:next w:val="Standard"/>
    <w:link w:val="berschrift5Zchn"/>
    <w:uiPriority w:val="9"/>
    <w:unhideWhenUsed/>
    <w:qFormat/>
    <w:rsid w:val="00B9774F"/>
    <w:pPr>
      <w:keepNext/>
      <w:keepLines/>
      <w:numPr>
        <w:ilvl w:val="4"/>
        <w:numId w:val="20"/>
      </w:numPr>
      <w:spacing w:after="240"/>
      <w:outlineLvl w:val="4"/>
    </w:pPr>
    <w:rPr>
      <w:rFonts w:ascii="Arial" w:eastAsiaTheme="majorEastAsia" w:hAnsi="Arial" w:cstheme="majorBidi"/>
      <w:b/>
      <w:color w:val="000000" w:themeColor="text1"/>
    </w:rPr>
  </w:style>
  <w:style w:type="paragraph" w:styleId="berschrift6">
    <w:name w:val="heading 6"/>
    <w:basedOn w:val="Standard"/>
    <w:next w:val="Standard"/>
    <w:link w:val="berschrift6Zchn"/>
    <w:uiPriority w:val="9"/>
    <w:semiHidden/>
    <w:unhideWhenUsed/>
    <w:rsid w:val="00B9774F"/>
    <w:pPr>
      <w:keepNext/>
      <w:keepLines/>
      <w:numPr>
        <w:ilvl w:val="5"/>
        <w:numId w:val="20"/>
      </w:numPr>
      <w:spacing w:before="40" w:after="0"/>
      <w:outlineLvl w:val="5"/>
    </w:pPr>
    <w:rPr>
      <w:rFonts w:asciiTheme="majorHAnsi" w:eastAsiaTheme="majorEastAsia" w:hAnsiTheme="majorHAnsi" w:cstheme="majorBidi"/>
      <w:color w:val="351C40" w:themeColor="accent1" w:themeShade="7F"/>
    </w:rPr>
  </w:style>
  <w:style w:type="paragraph" w:styleId="berschrift7">
    <w:name w:val="heading 7"/>
    <w:basedOn w:val="Standard"/>
    <w:next w:val="Standard"/>
    <w:link w:val="berschrift7Zchn"/>
    <w:uiPriority w:val="9"/>
    <w:semiHidden/>
    <w:unhideWhenUsed/>
    <w:qFormat/>
    <w:rsid w:val="00B9774F"/>
    <w:pPr>
      <w:keepNext/>
      <w:keepLines/>
      <w:numPr>
        <w:ilvl w:val="6"/>
        <w:numId w:val="20"/>
      </w:numPr>
      <w:spacing w:before="40" w:after="0"/>
      <w:outlineLvl w:val="6"/>
    </w:pPr>
    <w:rPr>
      <w:rFonts w:asciiTheme="majorHAnsi" w:eastAsiaTheme="majorEastAsia" w:hAnsiTheme="majorHAnsi" w:cstheme="majorBidi"/>
      <w:i/>
      <w:iCs/>
      <w:color w:val="351C40" w:themeColor="accent1" w:themeShade="7F"/>
    </w:rPr>
  </w:style>
  <w:style w:type="paragraph" w:styleId="berschrift8">
    <w:name w:val="heading 8"/>
    <w:basedOn w:val="Standard"/>
    <w:next w:val="Standard"/>
    <w:link w:val="berschrift8Zchn"/>
    <w:uiPriority w:val="9"/>
    <w:semiHidden/>
    <w:unhideWhenUsed/>
    <w:qFormat/>
    <w:rsid w:val="00B9774F"/>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B9774F"/>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A7B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A7B11"/>
  </w:style>
  <w:style w:type="paragraph" w:styleId="Fuzeile">
    <w:name w:val="footer"/>
    <w:basedOn w:val="Standard"/>
    <w:link w:val="FuzeileZchn"/>
    <w:uiPriority w:val="99"/>
    <w:unhideWhenUsed/>
    <w:rsid w:val="000A7B1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A7B11"/>
  </w:style>
  <w:style w:type="paragraph" w:styleId="KeinLeerraum">
    <w:name w:val="No Spacing"/>
    <w:uiPriority w:val="1"/>
    <w:qFormat/>
    <w:rsid w:val="002434CC"/>
    <w:pPr>
      <w:spacing w:after="0" w:line="240" w:lineRule="auto"/>
    </w:pPr>
    <w:rPr>
      <w:sz w:val="20"/>
    </w:rPr>
  </w:style>
  <w:style w:type="paragraph" w:styleId="Sprechblasentext">
    <w:name w:val="Balloon Text"/>
    <w:basedOn w:val="Standard"/>
    <w:link w:val="SprechblasentextZchn"/>
    <w:uiPriority w:val="99"/>
    <w:semiHidden/>
    <w:unhideWhenUsed/>
    <w:rsid w:val="0058178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1783"/>
    <w:rPr>
      <w:rFonts w:ascii="Segoe UI" w:hAnsi="Segoe UI" w:cs="Segoe UI"/>
      <w:sz w:val="18"/>
      <w:szCs w:val="18"/>
    </w:rPr>
  </w:style>
  <w:style w:type="character" w:customStyle="1" w:styleId="berschrift1Zchn">
    <w:name w:val="Überschrift 1 Zchn"/>
    <w:basedOn w:val="Absatz-Standardschriftart"/>
    <w:link w:val="berschrift1"/>
    <w:uiPriority w:val="9"/>
    <w:rsid w:val="007B1B69"/>
    <w:rPr>
      <w:rFonts w:ascii="Arial" w:eastAsiaTheme="majorEastAsia" w:hAnsi="Arial" w:cs="Arial"/>
      <w:b/>
      <w:bCs/>
      <w:color w:val="000000" w:themeColor="text1"/>
      <w:sz w:val="32"/>
      <w:szCs w:val="32"/>
    </w:rPr>
  </w:style>
  <w:style w:type="character" w:customStyle="1" w:styleId="berschrift2Zchn">
    <w:name w:val="Überschrift 2 Zchn"/>
    <w:basedOn w:val="Absatz-Standardschriftart"/>
    <w:link w:val="berschrift2"/>
    <w:uiPriority w:val="9"/>
    <w:rsid w:val="007B1B69"/>
    <w:rPr>
      <w:rFonts w:ascii="Arial" w:eastAsiaTheme="majorEastAsia" w:hAnsi="Arial" w:cstheme="majorBidi"/>
      <w:b/>
      <w:color w:val="000000" w:themeColor="text1"/>
      <w:sz w:val="24"/>
      <w:szCs w:val="26"/>
    </w:rPr>
  </w:style>
  <w:style w:type="character" w:customStyle="1" w:styleId="berschrift3Zchn">
    <w:name w:val="Überschrift 3 Zchn"/>
    <w:basedOn w:val="Absatz-Standardschriftart"/>
    <w:link w:val="berschrift3"/>
    <w:uiPriority w:val="9"/>
    <w:rsid w:val="007B1B69"/>
    <w:rPr>
      <w:rFonts w:ascii="Arial" w:eastAsiaTheme="majorEastAsia" w:hAnsi="Arial" w:cstheme="majorBidi"/>
      <w:b/>
      <w:color w:val="000000" w:themeColor="text1"/>
      <w:sz w:val="20"/>
      <w:szCs w:val="24"/>
    </w:rPr>
  </w:style>
  <w:style w:type="character" w:customStyle="1" w:styleId="berschrift4Zchn">
    <w:name w:val="Überschrift 4 Zchn"/>
    <w:basedOn w:val="Absatz-Standardschriftart"/>
    <w:link w:val="berschrift4"/>
    <w:uiPriority w:val="9"/>
    <w:rsid w:val="007B1B69"/>
    <w:rPr>
      <w:rFonts w:ascii="Arial" w:eastAsiaTheme="majorEastAsia" w:hAnsi="Arial" w:cstheme="majorBidi"/>
      <w:b/>
      <w:iCs/>
      <w:sz w:val="20"/>
    </w:rPr>
  </w:style>
  <w:style w:type="character" w:customStyle="1" w:styleId="berschrift5Zchn">
    <w:name w:val="Überschrift 5 Zchn"/>
    <w:basedOn w:val="Absatz-Standardschriftart"/>
    <w:link w:val="berschrift5"/>
    <w:uiPriority w:val="9"/>
    <w:rsid w:val="00B9774F"/>
    <w:rPr>
      <w:rFonts w:ascii="Arial" w:eastAsiaTheme="majorEastAsia" w:hAnsi="Arial" w:cstheme="majorBidi"/>
      <w:b/>
      <w:color w:val="000000" w:themeColor="text1"/>
      <w:sz w:val="20"/>
    </w:rPr>
  </w:style>
  <w:style w:type="character" w:customStyle="1" w:styleId="berschrift6Zchn">
    <w:name w:val="Überschrift 6 Zchn"/>
    <w:basedOn w:val="Absatz-Standardschriftart"/>
    <w:link w:val="berschrift6"/>
    <w:uiPriority w:val="9"/>
    <w:semiHidden/>
    <w:rsid w:val="00B9774F"/>
    <w:rPr>
      <w:rFonts w:asciiTheme="majorHAnsi" w:eastAsiaTheme="majorEastAsia" w:hAnsiTheme="majorHAnsi" w:cstheme="majorBidi"/>
      <w:color w:val="351C40" w:themeColor="accent1" w:themeShade="7F"/>
    </w:rPr>
  </w:style>
  <w:style w:type="character" w:customStyle="1" w:styleId="berschrift7Zchn">
    <w:name w:val="Überschrift 7 Zchn"/>
    <w:basedOn w:val="Absatz-Standardschriftart"/>
    <w:link w:val="berschrift7"/>
    <w:uiPriority w:val="9"/>
    <w:semiHidden/>
    <w:rsid w:val="00B9774F"/>
    <w:rPr>
      <w:rFonts w:asciiTheme="majorHAnsi" w:eastAsiaTheme="majorEastAsia" w:hAnsiTheme="majorHAnsi" w:cstheme="majorBidi"/>
      <w:i/>
      <w:iCs/>
      <w:color w:val="351C40" w:themeColor="accent1" w:themeShade="7F"/>
    </w:rPr>
  </w:style>
  <w:style w:type="character" w:customStyle="1" w:styleId="berschrift8Zchn">
    <w:name w:val="Überschrift 8 Zchn"/>
    <w:basedOn w:val="Absatz-Standardschriftart"/>
    <w:link w:val="berschrift8"/>
    <w:uiPriority w:val="9"/>
    <w:semiHidden/>
    <w:rsid w:val="00B9774F"/>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B9774F"/>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rsid w:val="00F97D81"/>
    <w:pPr>
      <w:spacing w:after="60"/>
      <w:ind w:left="720"/>
    </w:pPr>
  </w:style>
  <w:style w:type="character" w:customStyle="1" w:styleId="ListenabsatzZchn">
    <w:name w:val="Listenabsatz Zchn"/>
    <w:basedOn w:val="Absatz-Standardschriftart"/>
    <w:link w:val="Listenabsatz"/>
    <w:uiPriority w:val="34"/>
    <w:rsid w:val="00F97D81"/>
    <w:rPr>
      <w:sz w:val="20"/>
    </w:rPr>
  </w:style>
  <w:style w:type="table" w:styleId="Tabellenraster">
    <w:name w:val="Table Grid"/>
    <w:basedOn w:val="NormaleTabelle"/>
    <w:rsid w:val="00BD4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42D1C"/>
    <w:rPr>
      <w:color w:val="808080"/>
    </w:rPr>
  </w:style>
  <w:style w:type="paragraph" w:customStyle="1" w:styleId="Liste10">
    <w:name w:val="Liste_1"/>
    <w:basedOn w:val="Listenabsatz"/>
    <w:link w:val="Liste1Zchn"/>
    <w:qFormat/>
    <w:rsid w:val="00357A0A"/>
    <w:pPr>
      <w:numPr>
        <w:numId w:val="15"/>
      </w:numPr>
    </w:pPr>
  </w:style>
  <w:style w:type="character" w:customStyle="1" w:styleId="Liste1Zchn">
    <w:name w:val="Liste_1 Zchn"/>
    <w:basedOn w:val="Absatz-Standardschriftart"/>
    <w:link w:val="Liste10"/>
    <w:rsid w:val="00357A0A"/>
    <w:rPr>
      <w:sz w:val="20"/>
    </w:rPr>
  </w:style>
  <w:style w:type="paragraph" w:customStyle="1" w:styleId="Traktandum">
    <w:name w:val="Traktandum"/>
    <w:basedOn w:val="KeinLeerraum"/>
    <w:next w:val="Standard"/>
    <w:link w:val="TraktandumZchn"/>
    <w:qFormat/>
    <w:rsid w:val="002F10EB"/>
    <w:pPr>
      <w:numPr>
        <w:numId w:val="5"/>
      </w:numPr>
      <w:tabs>
        <w:tab w:val="left" w:pos="6237"/>
      </w:tabs>
    </w:pPr>
    <w:rPr>
      <w:rFonts w:ascii="Arial" w:hAnsi="Arial" w:cs="Arial"/>
      <w:b/>
      <w:bCs/>
      <w:szCs w:val="20"/>
    </w:rPr>
  </w:style>
  <w:style w:type="character" w:customStyle="1" w:styleId="TraktandumZchn">
    <w:name w:val="Traktandum Zchn"/>
    <w:basedOn w:val="Absatz-Standardschriftart"/>
    <w:link w:val="Traktandum"/>
    <w:rsid w:val="002F10EB"/>
    <w:rPr>
      <w:rFonts w:ascii="Arial" w:hAnsi="Arial" w:cs="Arial"/>
      <w:b/>
      <w:bCs/>
      <w:sz w:val="20"/>
      <w:szCs w:val="20"/>
    </w:rPr>
  </w:style>
  <w:style w:type="paragraph" w:customStyle="1" w:styleId="z1Abstandnach3pt">
    <w:name w:val="z1Abstand_nach_3pt"/>
    <w:basedOn w:val="Listenabsatz"/>
    <w:link w:val="z1Abstandnach3ptZchn"/>
    <w:rsid w:val="002F10EB"/>
    <w:pPr>
      <w:numPr>
        <w:numId w:val="8"/>
      </w:numPr>
    </w:pPr>
  </w:style>
  <w:style w:type="character" w:customStyle="1" w:styleId="z1Abstandnach3ptZchn">
    <w:name w:val="z1Abstand_nach_3pt Zchn"/>
    <w:basedOn w:val="ListenabsatzZchn"/>
    <w:link w:val="z1Abstandnach3pt"/>
    <w:rsid w:val="002F10EB"/>
    <w:rPr>
      <w:sz w:val="20"/>
    </w:rPr>
  </w:style>
  <w:style w:type="paragraph" w:customStyle="1" w:styleId="z2Abstandnach3pt">
    <w:name w:val="z2Abstand_nach_3pt"/>
    <w:basedOn w:val="Listenabsatz"/>
    <w:link w:val="z2Abstandnach3ptZchn"/>
    <w:rsid w:val="002F10EB"/>
    <w:pPr>
      <w:numPr>
        <w:ilvl w:val="1"/>
        <w:numId w:val="8"/>
      </w:numPr>
    </w:pPr>
  </w:style>
  <w:style w:type="character" w:customStyle="1" w:styleId="z2Abstandnach3ptZchn">
    <w:name w:val="z2Abstand_nach_3pt Zchn"/>
    <w:basedOn w:val="ListenabsatzZchn"/>
    <w:link w:val="z2Abstandnach3pt"/>
    <w:rsid w:val="002F10EB"/>
    <w:rPr>
      <w:sz w:val="20"/>
    </w:rPr>
  </w:style>
  <w:style w:type="paragraph" w:customStyle="1" w:styleId="z3Abstandnach3pt">
    <w:name w:val="z3Abstand_nach_3pt"/>
    <w:basedOn w:val="Listenabsatz"/>
    <w:link w:val="z3Abstandnach3ptZchn"/>
    <w:rsid w:val="002F10EB"/>
    <w:pPr>
      <w:numPr>
        <w:ilvl w:val="2"/>
        <w:numId w:val="8"/>
      </w:numPr>
    </w:pPr>
  </w:style>
  <w:style w:type="character" w:customStyle="1" w:styleId="z3Abstandnach3ptZchn">
    <w:name w:val="z3Abstand_nach_3pt Zchn"/>
    <w:basedOn w:val="ListenabsatzZchn"/>
    <w:link w:val="z3Abstandnach3pt"/>
    <w:rsid w:val="002F10EB"/>
    <w:rPr>
      <w:sz w:val="20"/>
    </w:rPr>
  </w:style>
  <w:style w:type="paragraph" w:customStyle="1" w:styleId="Liste20">
    <w:name w:val="Liste_2"/>
    <w:basedOn w:val="Listenabsatz"/>
    <w:link w:val="Liste2Zchn"/>
    <w:qFormat/>
    <w:rsid w:val="00357A0A"/>
    <w:pPr>
      <w:numPr>
        <w:numId w:val="16"/>
      </w:numPr>
    </w:pPr>
  </w:style>
  <w:style w:type="character" w:customStyle="1" w:styleId="Liste2Zchn">
    <w:name w:val="Liste_2 Zchn"/>
    <w:basedOn w:val="ListenabsatzZchn"/>
    <w:link w:val="Liste20"/>
    <w:rsid w:val="00357A0A"/>
    <w:rPr>
      <w:sz w:val="20"/>
    </w:rPr>
  </w:style>
  <w:style w:type="paragraph" w:customStyle="1" w:styleId="Liste30">
    <w:name w:val="Liste_3"/>
    <w:basedOn w:val="Liste10"/>
    <w:link w:val="Liste3Zchn"/>
    <w:qFormat/>
    <w:rsid w:val="00357A0A"/>
    <w:pPr>
      <w:numPr>
        <w:numId w:val="17"/>
      </w:numPr>
    </w:pPr>
  </w:style>
  <w:style w:type="character" w:customStyle="1" w:styleId="Liste3Zchn">
    <w:name w:val="Liste_3 Zchn"/>
    <w:basedOn w:val="ListenabsatzZchn"/>
    <w:link w:val="Liste30"/>
    <w:rsid w:val="00357A0A"/>
    <w:rPr>
      <w:sz w:val="20"/>
    </w:rPr>
  </w:style>
  <w:style w:type="numbering" w:customStyle="1" w:styleId="Liste1">
    <w:name w:val="Liste1"/>
    <w:uiPriority w:val="99"/>
    <w:rsid w:val="00357A0A"/>
    <w:pPr>
      <w:numPr>
        <w:numId w:val="15"/>
      </w:numPr>
    </w:pPr>
  </w:style>
  <w:style w:type="numbering" w:customStyle="1" w:styleId="Liste2">
    <w:name w:val="Liste2"/>
    <w:uiPriority w:val="99"/>
    <w:rsid w:val="00357A0A"/>
    <w:pPr>
      <w:numPr>
        <w:numId w:val="16"/>
      </w:numPr>
    </w:pPr>
  </w:style>
  <w:style w:type="numbering" w:customStyle="1" w:styleId="Liste3">
    <w:name w:val="Liste3"/>
    <w:uiPriority w:val="99"/>
    <w:rsid w:val="00357A0A"/>
    <w:pPr>
      <w:numPr>
        <w:numId w:val="17"/>
      </w:numPr>
    </w:pPr>
  </w:style>
  <w:style w:type="table" w:customStyle="1" w:styleId="OSTTabelle">
    <w:name w:val="OST_Tabelle"/>
    <w:basedOn w:val="NormaleTabelle"/>
    <w:uiPriority w:val="99"/>
    <w:rsid w:val="00200C26"/>
    <w:pPr>
      <w:spacing w:after="0" w:line="240" w:lineRule="auto"/>
    </w:pPr>
    <w:tblPr>
      <w:tblBorders>
        <w:top w:val="single" w:sz="12" w:space="0" w:color="6B3881"/>
        <w:left w:val="single" w:sz="12" w:space="0" w:color="6B3881"/>
        <w:bottom w:val="single" w:sz="12" w:space="0" w:color="6B3881"/>
        <w:right w:val="single" w:sz="12" w:space="0" w:color="6B3881"/>
        <w:insideH w:val="single" w:sz="12" w:space="0" w:color="6B3881"/>
        <w:insideV w:val="single" w:sz="12" w:space="0" w:color="6B3881"/>
      </w:tblBorders>
    </w:tblPr>
    <w:tblStylePr w:type="firstRow">
      <w:rPr>
        <w:b/>
      </w:rPr>
    </w:tblStylePr>
    <w:tblStylePr w:type="lastRow">
      <w:rPr>
        <w:b/>
      </w:rPr>
    </w:tblStylePr>
    <w:tblStylePr w:type="firstCol">
      <w:rPr>
        <w:b/>
      </w:rPr>
    </w:tblStylePr>
  </w:style>
  <w:style w:type="paragraph" w:customStyle="1" w:styleId="Haupttitel">
    <w:name w:val="Haupttitel"/>
    <w:basedOn w:val="Standard"/>
    <w:link w:val="HaupttitelZchn"/>
    <w:qFormat/>
    <w:rsid w:val="00200C26"/>
    <w:pPr>
      <w:spacing w:after="120"/>
    </w:pPr>
    <w:rPr>
      <w:b/>
      <w:bCs/>
      <w:sz w:val="48"/>
      <w:szCs w:val="36"/>
    </w:rPr>
  </w:style>
  <w:style w:type="character" w:customStyle="1" w:styleId="HaupttitelZchn">
    <w:name w:val="Haupttitel Zchn"/>
    <w:basedOn w:val="Absatz-Standardschriftart"/>
    <w:link w:val="Haupttitel"/>
    <w:rsid w:val="00200C26"/>
    <w:rPr>
      <w:b/>
      <w:bCs/>
      <w:sz w:val="48"/>
      <w:szCs w:val="36"/>
    </w:rPr>
  </w:style>
  <w:style w:type="paragraph" w:customStyle="1" w:styleId="Titel1">
    <w:name w:val="Titel_1"/>
    <w:basedOn w:val="Standard"/>
    <w:link w:val="Titel1Zchn"/>
    <w:qFormat/>
    <w:rsid w:val="00200C26"/>
    <w:rPr>
      <w:b/>
      <w:sz w:val="32"/>
      <w:szCs w:val="28"/>
    </w:rPr>
  </w:style>
  <w:style w:type="character" w:customStyle="1" w:styleId="Titel1Zchn">
    <w:name w:val="Titel_1 Zchn"/>
    <w:basedOn w:val="Absatz-Standardschriftart"/>
    <w:link w:val="Titel1"/>
    <w:rsid w:val="00200C26"/>
    <w:rPr>
      <w:b/>
      <w:sz w:val="32"/>
      <w:szCs w:val="28"/>
    </w:rPr>
  </w:style>
  <w:style w:type="paragraph" w:customStyle="1" w:styleId="Titel2">
    <w:name w:val="Titel_2"/>
    <w:basedOn w:val="Standard"/>
    <w:link w:val="Titel2Zchn"/>
    <w:qFormat/>
    <w:rsid w:val="00E547E0"/>
    <w:pPr>
      <w:spacing w:after="400"/>
    </w:pPr>
    <w:rPr>
      <w:b/>
      <w:bCs/>
      <w:sz w:val="24"/>
      <w:szCs w:val="24"/>
    </w:rPr>
  </w:style>
  <w:style w:type="character" w:customStyle="1" w:styleId="Titel2Zchn">
    <w:name w:val="Titel_2 Zchn"/>
    <w:basedOn w:val="Absatz-Standardschriftart"/>
    <w:link w:val="Titel2"/>
    <w:rsid w:val="00E547E0"/>
    <w:rPr>
      <w:b/>
      <w:bCs/>
      <w:sz w:val="24"/>
      <w:szCs w:val="24"/>
    </w:rPr>
  </w:style>
  <w:style w:type="paragraph" w:customStyle="1" w:styleId="Titel3">
    <w:name w:val="Titel_3"/>
    <w:basedOn w:val="Standard"/>
    <w:link w:val="Titel3Zchn"/>
    <w:qFormat/>
    <w:rsid w:val="00200C26"/>
    <w:rPr>
      <w:b/>
      <w:szCs w:val="18"/>
    </w:rPr>
  </w:style>
  <w:style w:type="character" w:customStyle="1" w:styleId="Titel3Zchn">
    <w:name w:val="Titel_3 Zchn"/>
    <w:basedOn w:val="Absatz-Standardschriftart"/>
    <w:link w:val="Titel3"/>
    <w:rsid w:val="00200C26"/>
    <w:rPr>
      <w:b/>
      <w:sz w:val="20"/>
      <w:szCs w:val="18"/>
    </w:rPr>
  </w:style>
  <w:style w:type="paragraph" w:customStyle="1" w:styleId="Untertitel">
    <w:name w:val="Untertitel_"/>
    <w:basedOn w:val="Standard"/>
    <w:link w:val="UntertitelZchn"/>
    <w:qFormat/>
    <w:rsid w:val="00200C26"/>
    <w:pPr>
      <w:spacing w:after="1080"/>
    </w:pPr>
    <w:rPr>
      <w:sz w:val="32"/>
      <w:szCs w:val="32"/>
    </w:rPr>
  </w:style>
  <w:style w:type="character" w:customStyle="1" w:styleId="UntertitelZchn">
    <w:name w:val="Untertitel_ Zchn"/>
    <w:basedOn w:val="Absatz-Standardschriftart"/>
    <w:link w:val="Untertitel"/>
    <w:rsid w:val="00200C26"/>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03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onie.zellweger\Downloads\META%20Beschreibung%20Lerneinheit_v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BD33086BA141B699A3E00D4984CC65"/>
        <w:category>
          <w:name w:val="Allgemein"/>
          <w:gallery w:val="placeholder"/>
        </w:category>
        <w:types>
          <w:type w:val="bbPlcHdr"/>
        </w:types>
        <w:behaviors>
          <w:behavior w:val="content"/>
        </w:behaviors>
        <w:guid w:val="{718CF2A2-3CBD-4D2B-8C17-79DF7A978ECE}"/>
      </w:docPartPr>
      <w:docPartBody>
        <w:p w:rsidR="00000000" w:rsidRDefault="00000000">
          <w:pPr>
            <w:pStyle w:val="1FBD33086BA141B699A3E00D4984CC65"/>
          </w:pPr>
          <w:r w:rsidRPr="00AB1321">
            <w:rPr>
              <w:rStyle w:val="Platzhaltertext"/>
            </w:rPr>
            <w:t>[Titel]</w:t>
          </w:r>
        </w:p>
      </w:docPartBody>
    </w:docPart>
    <w:docPart>
      <w:docPartPr>
        <w:name w:val="01911CA73E874BD381705C2243D43D58"/>
        <w:category>
          <w:name w:val="Allgemein"/>
          <w:gallery w:val="placeholder"/>
        </w:category>
        <w:types>
          <w:type w:val="bbPlcHdr"/>
        </w:types>
        <w:behaviors>
          <w:behavior w:val="content"/>
        </w:behaviors>
        <w:guid w:val="{86FAC67F-7A63-492F-BA1A-C483153F215F}"/>
      </w:docPartPr>
      <w:docPartBody>
        <w:p w:rsidR="00000000" w:rsidRDefault="00000000">
          <w:pPr>
            <w:pStyle w:val="01911CA73E874BD381705C2243D43D58"/>
          </w:pPr>
          <w:r w:rsidRPr="00AB1321">
            <w:rPr>
              <w:rStyle w:val="Platzhaltertext"/>
            </w:rPr>
            <w:t>[Betreff]</w:t>
          </w:r>
        </w:p>
      </w:docPartBody>
    </w:docPart>
    <w:docPart>
      <w:docPartPr>
        <w:name w:val="0DFEDE7B9B344E8BA2D15D861D46397E"/>
        <w:category>
          <w:name w:val="Allgemein"/>
          <w:gallery w:val="placeholder"/>
        </w:category>
        <w:types>
          <w:type w:val="bbPlcHdr"/>
        </w:types>
        <w:behaviors>
          <w:behavior w:val="content"/>
        </w:behaviors>
        <w:guid w:val="{0E37FC6D-CF49-4B20-B040-BA6ACEEDEC5B}"/>
      </w:docPartPr>
      <w:docPartBody>
        <w:p w:rsidR="00000000" w:rsidRDefault="00000000">
          <w:pPr>
            <w:pStyle w:val="0DFEDE7B9B344E8BA2D15D861D46397E"/>
          </w:pPr>
          <w:r>
            <w:rPr>
              <w:rStyle w:val="Platzhaltertext"/>
            </w:rPr>
            <w:t>Klicken oder tippen Sie hier, um Text einzugeben.</w:t>
          </w:r>
        </w:p>
      </w:docPartBody>
    </w:docPart>
    <w:docPart>
      <w:docPartPr>
        <w:name w:val="B14CEDCD9F07405CAA7E31CC7C8CF860"/>
        <w:category>
          <w:name w:val="Allgemein"/>
          <w:gallery w:val="placeholder"/>
        </w:category>
        <w:types>
          <w:type w:val="bbPlcHdr"/>
        </w:types>
        <w:behaviors>
          <w:behavior w:val="content"/>
        </w:behaviors>
        <w:guid w:val="{802800D5-6292-46E9-ADBC-4596C763034C}"/>
      </w:docPartPr>
      <w:docPartBody>
        <w:p w:rsidR="00000000" w:rsidRDefault="00000000">
          <w:pPr>
            <w:pStyle w:val="B14CEDCD9F07405CAA7E31CC7C8CF860"/>
          </w:pPr>
          <w:r w:rsidRPr="000A5E3E">
            <w:rPr>
              <w:rStyle w:val="Platzhaltertext"/>
            </w:rPr>
            <w:t>Wählen Sie ein Element aus.</w:t>
          </w:r>
        </w:p>
      </w:docPartBody>
    </w:docPart>
    <w:docPart>
      <w:docPartPr>
        <w:name w:val="E68474FC5EE947A7961688CA0AA983E4"/>
        <w:category>
          <w:name w:val="Allgemein"/>
          <w:gallery w:val="placeholder"/>
        </w:category>
        <w:types>
          <w:type w:val="bbPlcHdr"/>
        </w:types>
        <w:behaviors>
          <w:behavior w:val="content"/>
        </w:behaviors>
        <w:guid w:val="{151F5249-8509-4AAA-A8A2-ED0484CB91EC}"/>
      </w:docPartPr>
      <w:docPartBody>
        <w:p w:rsidR="00000000" w:rsidRDefault="00000000">
          <w:pPr>
            <w:pStyle w:val="E68474FC5EE947A7961688CA0AA983E4"/>
          </w:pPr>
          <w:r w:rsidRPr="000A5E3E">
            <w:rPr>
              <w:rStyle w:val="Platzhaltertext"/>
            </w:rPr>
            <w:t>Wählen Sie ein Element aus.</w:t>
          </w:r>
        </w:p>
      </w:docPartBody>
    </w:docPart>
    <w:docPart>
      <w:docPartPr>
        <w:name w:val="C496009639574838B09C301E3C07DDBD"/>
        <w:category>
          <w:name w:val="Allgemein"/>
          <w:gallery w:val="placeholder"/>
        </w:category>
        <w:types>
          <w:type w:val="bbPlcHdr"/>
        </w:types>
        <w:behaviors>
          <w:behavior w:val="content"/>
        </w:behaviors>
        <w:guid w:val="{B8DD80E1-E3E3-493F-B7CE-5981D05FB096}"/>
      </w:docPartPr>
      <w:docPartBody>
        <w:p w:rsidR="00000000" w:rsidRDefault="00000000">
          <w:pPr>
            <w:pStyle w:val="C496009639574838B09C301E3C07DDBD"/>
          </w:pPr>
          <w:r w:rsidRPr="000A5E3E">
            <w:rPr>
              <w:rStyle w:val="Platzhaltertext"/>
            </w:rPr>
            <w:t>Wählen Sie ein Element aus.</w:t>
          </w:r>
        </w:p>
      </w:docPartBody>
    </w:docPart>
    <w:docPart>
      <w:docPartPr>
        <w:name w:val="ABC90518020D4DEF88495A8D4EFCE836"/>
        <w:category>
          <w:name w:val="Allgemein"/>
          <w:gallery w:val="placeholder"/>
        </w:category>
        <w:types>
          <w:type w:val="bbPlcHdr"/>
        </w:types>
        <w:behaviors>
          <w:behavior w:val="content"/>
        </w:behaviors>
        <w:guid w:val="{E8E71EAE-B6C3-4CA8-9A3F-2B22123E7A5A}"/>
      </w:docPartPr>
      <w:docPartBody>
        <w:p w:rsidR="00000000" w:rsidRDefault="006F30CA" w:rsidP="006F30CA">
          <w:pPr>
            <w:pStyle w:val="ABC90518020D4DEF88495A8D4EFCE836"/>
          </w:pPr>
          <w:r w:rsidRPr="000A5E3E">
            <w:rPr>
              <w:rStyle w:val="Platzhaltertext"/>
            </w:rPr>
            <w:t>Wählen Sie ein Element aus.</w:t>
          </w:r>
        </w:p>
      </w:docPartBody>
    </w:docPart>
    <w:docPart>
      <w:docPartPr>
        <w:name w:val="972A0473257F42B29B710DB1CA734080"/>
        <w:category>
          <w:name w:val="Allgemein"/>
          <w:gallery w:val="placeholder"/>
        </w:category>
        <w:types>
          <w:type w:val="bbPlcHdr"/>
        </w:types>
        <w:behaviors>
          <w:behavior w:val="content"/>
        </w:behaviors>
        <w:guid w:val="{2B1C9B63-14E2-496D-9DF0-F7548224889B}"/>
      </w:docPartPr>
      <w:docPartBody>
        <w:p w:rsidR="00000000" w:rsidRDefault="006F30CA" w:rsidP="006F30CA">
          <w:pPr>
            <w:pStyle w:val="972A0473257F42B29B710DB1CA734080"/>
          </w:pPr>
          <w:r w:rsidRPr="000A5E3E">
            <w:rPr>
              <w:rStyle w:val="Platzhaltertext"/>
            </w:rPr>
            <w:t>Wählen Sie ein Element aus.</w:t>
          </w:r>
        </w:p>
      </w:docPartBody>
    </w:docPart>
    <w:docPart>
      <w:docPartPr>
        <w:name w:val="6A351C5545844042A3B8BA2EAC78681B"/>
        <w:category>
          <w:name w:val="Allgemein"/>
          <w:gallery w:val="placeholder"/>
        </w:category>
        <w:types>
          <w:type w:val="bbPlcHdr"/>
        </w:types>
        <w:behaviors>
          <w:behavior w:val="content"/>
        </w:behaviors>
        <w:guid w:val="{8742B264-C2BD-40C0-A46C-19B077D7C22B}"/>
      </w:docPartPr>
      <w:docPartBody>
        <w:p w:rsidR="00000000" w:rsidRDefault="006F30CA" w:rsidP="006F30CA">
          <w:pPr>
            <w:pStyle w:val="6A351C5545844042A3B8BA2EAC78681B"/>
          </w:pPr>
          <w:r w:rsidRPr="000A5E3E">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0CA"/>
    <w:rsid w:val="006F30CA"/>
    <w:rsid w:val="00860FC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F30CA"/>
    <w:rPr>
      <w:color w:val="808080"/>
    </w:rPr>
  </w:style>
  <w:style w:type="paragraph" w:customStyle="1" w:styleId="1FBD33086BA141B699A3E00D4984CC65">
    <w:name w:val="1FBD33086BA141B699A3E00D4984CC65"/>
  </w:style>
  <w:style w:type="paragraph" w:customStyle="1" w:styleId="01911CA73E874BD381705C2243D43D58">
    <w:name w:val="01911CA73E874BD381705C2243D43D58"/>
  </w:style>
  <w:style w:type="paragraph" w:customStyle="1" w:styleId="0DFEDE7B9B344E8BA2D15D861D46397E">
    <w:name w:val="0DFEDE7B9B344E8BA2D15D861D46397E"/>
  </w:style>
  <w:style w:type="paragraph" w:customStyle="1" w:styleId="B14CEDCD9F07405CAA7E31CC7C8CF860">
    <w:name w:val="B14CEDCD9F07405CAA7E31CC7C8CF860"/>
  </w:style>
  <w:style w:type="paragraph" w:customStyle="1" w:styleId="E68474FC5EE947A7961688CA0AA983E4">
    <w:name w:val="E68474FC5EE947A7961688CA0AA983E4"/>
  </w:style>
  <w:style w:type="paragraph" w:customStyle="1" w:styleId="C496009639574838B09C301E3C07DDBD">
    <w:name w:val="C496009639574838B09C301E3C07DDBD"/>
  </w:style>
  <w:style w:type="paragraph" w:customStyle="1" w:styleId="D1268FA14B10477B8F95CA183AEBFE63">
    <w:name w:val="D1268FA14B10477B8F95CA183AEBFE63"/>
  </w:style>
  <w:style w:type="paragraph" w:customStyle="1" w:styleId="547121C9ECCF4FD4A7540E198DFF8C06">
    <w:name w:val="547121C9ECCF4FD4A7540E198DFF8C06"/>
  </w:style>
  <w:style w:type="paragraph" w:customStyle="1" w:styleId="7D716173C88546A492765D080332B2DF">
    <w:name w:val="7D716173C88546A492765D080332B2DF"/>
  </w:style>
  <w:style w:type="paragraph" w:customStyle="1" w:styleId="ABC90518020D4DEF88495A8D4EFCE836">
    <w:name w:val="ABC90518020D4DEF88495A8D4EFCE836"/>
    <w:rsid w:val="006F30CA"/>
  </w:style>
  <w:style w:type="paragraph" w:customStyle="1" w:styleId="972A0473257F42B29B710DB1CA734080">
    <w:name w:val="972A0473257F42B29B710DB1CA734080"/>
    <w:rsid w:val="006F30CA"/>
  </w:style>
  <w:style w:type="paragraph" w:customStyle="1" w:styleId="6A351C5545844042A3B8BA2EAC78681B">
    <w:name w:val="6A351C5545844042A3B8BA2EAC78681B"/>
    <w:rsid w:val="006F30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ST">
  <a:themeElements>
    <a:clrScheme name="Benutzerdefiniert 1">
      <a:dk1>
        <a:sysClr val="windowText" lastClr="000000"/>
      </a:dk1>
      <a:lt1>
        <a:sysClr val="window" lastClr="FFFFFF"/>
      </a:lt1>
      <a:dk2>
        <a:srgbClr val="8C195F"/>
      </a:dk2>
      <a:lt2>
        <a:srgbClr val="C6C6C6"/>
      </a:lt2>
      <a:accent1>
        <a:srgbClr val="6B3881"/>
      </a:accent1>
      <a:accent2>
        <a:srgbClr val="D0A9D0"/>
      </a:accent2>
      <a:accent3>
        <a:srgbClr val="007E6B"/>
      </a:accent3>
      <a:accent4>
        <a:srgbClr val="A7D5C2"/>
      </a:accent4>
      <a:accent5>
        <a:srgbClr val="C32E15"/>
      </a:accent5>
      <a:accent6>
        <a:srgbClr val="D72864"/>
      </a:accent6>
      <a:hlink>
        <a:srgbClr val="0073B0"/>
      </a:hlink>
      <a:folHlink>
        <a:srgbClr val="5FBFE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28575"/>
        <a:effectLst/>
      </a:spPr>
      <a:bodyPr rtlCol="0" anchor="t"/>
      <a:lstStyle>
        <a:defPPr algn="l">
          <a:defRPr sz="1400" dirty="0">
            <a:solidFill>
              <a:schemeClr val="tx1"/>
            </a:solidFill>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normAutofit lnSpcReduction="10000"/>
      </a:bodyPr>
      <a:lstStyle>
        <a:defPPr marL="252000" indent="-252000" algn="l">
          <a:spcAft>
            <a:spcPts val="600"/>
          </a:spcAft>
          <a:buClr>
            <a:schemeClr val="tx2"/>
          </a:buClr>
          <a:buFont typeface="Arial" panose="020B0604020202020204" pitchFamily="34" charset="0"/>
          <a:buChar char="•"/>
          <a:defRPr sz="2000" dirty="0" err="1" smtClean="0">
            <a:ea typeface="Roboto Medium" panose="02000000000000000000" pitchFamily="2" charset="0"/>
          </a:defRPr>
        </a:defPPr>
      </a:lstStyle>
    </a:txDef>
  </a:objectDefaults>
  <a:extraClrSchemeLst>
    <a:extraClrScheme>
      <a:clrScheme name="OST - Farben">
        <a:dk1>
          <a:srgbClr val="191919"/>
        </a:dk1>
        <a:lt1>
          <a:srgbClr val="FFFFFF"/>
        </a:lt1>
        <a:dk2>
          <a:srgbClr val="8C195F"/>
        </a:dk2>
        <a:lt2>
          <a:srgbClr val="D72864"/>
        </a:lt2>
        <a:accent1>
          <a:srgbClr val="56276D"/>
        </a:accent1>
        <a:accent2>
          <a:srgbClr val="C397C4"/>
        </a:accent2>
        <a:accent3>
          <a:srgbClr val="146C58"/>
        </a:accent3>
        <a:accent4>
          <a:srgbClr val="99CCB5"/>
        </a:accent4>
        <a:accent5>
          <a:srgbClr val="B21D19"/>
        </a:accent5>
        <a:accent6>
          <a:srgbClr val="EC867B"/>
        </a:accent6>
        <a:hlink>
          <a:srgbClr val="191919"/>
        </a:hlink>
        <a:folHlink>
          <a:srgbClr val="191919"/>
        </a:folHlink>
      </a:clrScheme>
      <a:clrMap bg1="lt1" tx1="dk1" bg2="lt2" tx2="dk2" accent1="accent1" accent2="accent2" accent3="accent3" accent4="accent4" accent5="accent5" accent6="accent6" hlink="hlink" folHlink="folHlink"/>
    </a:extraClrScheme>
  </a:extraClrSchemeLst>
  <a:custClrLst>
    <a:custClr name="OST Violett">
      <a:srgbClr val="9560A4"/>
    </a:custClr>
    <a:custClr name="OST Grün">
      <a:srgbClr val="1DAF8E"/>
    </a:custClr>
    <a:custClr name="OST Rot">
      <a:srgbClr val="E84E0F"/>
    </a:custClr>
    <a:custClr name="OST Blau">
      <a:srgbClr val="0086CD"/>
    </a:custClr>
    <a:custClr name="OST Orange">
      <a:srgbClr val="FBBA00"/>
    </a:custClr>
    <a:custClr name="Weiss">
      <a:srgbClr val="FFFFFF"/>
    </a:custClr>
    <a:custClr name="Weiss">
      <a:srgbClr val="FFFFFF"/>
    </a:custClr>
    <a:custClr name="OST Schwarz">
      <a:srgbClr val="191919"/>
    </a:custClr>
    <a:custClr name="OST Brombeer">
      <a:srgbClr val="8C195F"/>
    </a:custClr>
    <a:custClr name="OST Himbeer">
      <a:srgbClr val="D72864"/>
    </a:custClr>
    <a:custClr name="OST Dunkelviolett">
      <a:srgbClr val="6B3881"/>
    </a:custClr>
    <a:custClr name="OST Dunkelgrün">
      <a:srgbClr val="007E6B"/>
    </a:custClr>
    <a:custClr name="OST Dunkelrot">
      <a:srgbClr val="C32E15"/>
    </a:custClr>
    <a:custClr name="OST Dunkelblau">
      <a:srgbClr val="0073B0"/>
    </a:custClr>
    <a:custClr name="OST Dunkelorange">
      <a:srgbClr val="D18F00"/>
    </a:custClr>
    <a:custClr name="Weiss">
      <a:srgbClr val="FFFFFF"/>
    </a:custClr>
    <a:custClr name="Weiss">
      <a:srgbClr val="FFFFFF"/>
    </a:custClr>
    <a:custClr name="Weiss">
      <a:srgbClr val="FFFFFF"/>
    </a:custClr>
    <a:custClr name="Weiss">
      <a:srgbClr val="FFFFFF"/>
    </a:custClr>
    <a:custClr name="Weiss">
      <a:srgbClr val="FFFFFF"/>
    </a:custClr>
    <a:custClr name="OST Hellviolett">
      <a:srgbClr val="D0A9D0"/>
    </a:custClr>
    <a:custClr name="OST Hellgrün">
      <a:srgbClr val="A7D5C2"/>
    </a:custClr>
    <a:custClr name="OST Hellrot">
      <a:srgbClr val="F39A8B"/>
    </a:custClr>
    <a:custClr name="OST Hellblau">
      <a:srgbClr val="5FBFED"/>
    </a:custClr>
    <a:custClr name="OST Hellorange">
      <a:srgbClr val="FDD6AF"/>
    </a:custClr>
    <a:custClr name="Weiss">
      <a:srgbClr val="FFFFFF"/>
    </a:custClr>
    <a:custClr name="Weiss">
      <a:srgbClr val="FFFFFF"/>
    </a:custClr>
    <a:custClr name="Weiss">
      <a:srgbClr val="FFFFFF"/>
    </a:custClr>
    <a:custClr name="Weiss">
      <a:srgbClr val="FFFFFF"/>
    </a:custClr>
    <a:custClr name="Weiss">
      <a:srgbClr val="FFFFFF"/>
    </a:custClr>
  </a:custClrLst>
  <a:extLst>
    <a:ext uri="{05A4C25C-085E-4340-85A3-A5531E510DB2}">
      <thm15:themeFamily xmlns:thm15="http://schemas.microsoft.com/office/thememl/2012/main" name="OST" id="{346B4F04-AF7B-4800-A2AC-4B72139B1D6C}" vid="{89E028E0-94EE-43B1-876B-62DEE373AA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17A725C2F7F14DA7BD4390B8CC10C5" ma:contentTypeVersion="18" ma:contentTypeDescription="Ein neues Dokument erstellen." ma:contentTypeScope="" ma:versionID="4d4d4b12ec248dc19229389a1af03042">
  <xsd:schema xmlns:xsd="http://www.w3.org/2001/XMLSchema" xmlns:xs="http://www.w3.org/2001/XMLSchema" xmlns:p="http://schemas.microsoft.com/office/2006/metadata/properties" xmlns:ns2="7cbc8f1c-7aec-4c0f-94f7-d7a778b1f150" xmlns:ns3="ad66ac8b-a0d6-471b-a9a3-42be27d96eff" targetNamespace="http://schemas.microsoft.com/office/2006/metadata/properties" ma:root="true" ma:fieldsID="36823829a397c712915d088a919cecc7" ns2:_="" ns3:_="">
    <xsd:import namespace="7cbc8f1c-7aec-4c0f-94f7-d7a778b1f150"/>
    <xsd:import namespace="ad66ac8b-a0d6-471b-a9a3-42be27d96e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c8f1c-7aec-4c0f-94f7-d7a778b1f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212c26d-ba8a-401b-a725-3045b2045b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66ac8b-a0d6-471b-a9a3-42be27d96ef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6137c87-629c-40fa-aef6-d0ea829924dd}" ma:internalName="TaxCatchAll" ma:showField="CatchAllData" ma:web="ad66ac8b-a0d6-471b-a9a3-42be27d96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c8f1c-7aec-4c0f-94f7-d7a778b1f150">
      <Terms xmlns="http://schemas.microsoft.com/office/infopath/2007/PartnerControls"/>
    </lcf76f155ced4ddcb4097134ff3c332f>
    <TaxCatchAll xmlns="ad66ac8b-a0d6-471b-a9a3-42be27d96e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E6E02-5227-471F-9472-E7DBB5EF6CE6}"/>
</file>

<file path=customXml/itemProps2.xml><?xml version="1.0" encoding="utf-8"?>
<ds:datastoreItem xmlns:ds="http://schemas.openxmlformats.org/officeDocument/2006/customXml" ds:itemID="{5463CEDF-3762-4128-9CE4-E2225C176BBB}">
  <ds:schemaRefs>
    <ds:schemaRef ds:uri="http://schemas.openxmlformats.org/officeDocument/2006/bibliography"/>
  </ds:schemaRefs>
</ds:datastoreItem>
</file>

<file path=customXml/itemProps3.xml><?xml version="1.0" encoding="utf-8"?>
<ds:datastoreItem xmlns:ds="http://schemas.openxmlformats.org/officeDocument/2006/customXml" ds:itemID="{BFD1A1F7-BF2B-42EE-BF06-533AB6E993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F853C0-6AE3-4D85-8C93-910F3807A4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META Beschreibung Lerneinheit_v2.0.dotx</Template>
  <TotalTime>0</TotalTime>
  <Pages>4</Pages>
  <Words>897</Words>
  <Characters>5656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Analyse und Neukonzeption einer Elektronik</vt:lpstr>
    </vt:vector>
  </TitlesOfParts>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Analyse und Neukonzeption einer Elektronik</dc:title>
  <dc:subject>IT-Bildungsoffensive TP1 Handlungsfeld «Lernfabrik</dc:subject>
  <dc:creator/>
  <cp:keywords/>
  <dc:description/>
  <cp:lastModifiedBy/>
  <cp:revision>1</cp:revision>
  <dcterms:created xsi:type="dcterms:W3CDTF">2023-04-24T07:39:00Z</dcterms:created>
  <dcterms:modified xsi:type="dcterms:W3CDTF">2023-04-24T11:46:00Z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0x0101000C17A725C2F7F14DA7BD4390B8CC10C5</vt:lpwstr>
  </property>
</Properties>
</file>